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B0419" w14:textId="606F34CF" w:rsidR="00E009EF" w:rsidRDefault="00E009EF" w:rsidP="008C04AB">
      <w:pPr>
        <w:pStyle w:val="CaseCaption"/>
      </w:pPr>
      <w:bookmarkStart w:id="0" w:name="CaseType"/>
      <w:r>
        <w:t>SOAH DOCKET NO. 473-24-13232</w:t>
      </w:r>
    </w:p>
    <w:p w14:paraId="0ECF1C1B" w14:textId="0572A89B" w:rsidR="00DA790F" w:rsidRPr="00564268" w:rsidRDefault="00E009EF"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t>56211</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B4A92A0" w14:textId="77777777" w:rsidTr="00026FD4">
        <w:trPr>
          <w:trHeight w:val="1368"/>
        </w:trPr>
        <w:tc>
          <w:tcPr>
            <w:tcW w:w="4590" w:type="dxa"/>
          </w:tcPr>
          <w:bookmarkStart w:id="2" w:name="DocumentStyle"/>
          <w:p w14:paraId="3A75F5C6" w14:textId="37827AA0" w:rsidR="00E710D3" w:rsidRPr="00E710D3" w:rsidRDefault="00FA5F71" w:rsidP="003E7BE8">
            <w:pPr>
              <w:tabs>
                <w:tab w:val="left" w:pos="3375"/>
              </w:tabs>
              <w:spacing w:after="0" w:line="240" w:lineRule="auto"/>
              <w:ind w:firstLine="0"/>
              <w:jc w:val="left"/>
              <w:rPr>
                <w:b/>
                <w:szCs w:val="20"/>
              </w:rPr>
            </w:pPr>
            <w:sdt>
              <w:sdtPr>
                <w:rPr>
                  <w:b/>
                  <w:caps/>
                  <w:szCs w:val="20"/>
                </w:rPr>
                <w:alias w:val="Case Style"/>
                <w:tag w:val="CS"/>
                <w:id w:val="-920102863"/>
                <w:placeholder>
                  <w:docPart w:val="42A43E73ECD54860A5762B67747C41E2"/>
                </w:placeholder>
                <w15:appearance w15:val="hidden"/>
              </w:sdtPr>
              <w:sdtEndPr/>
              <w:sdtContent>
                <w:r w:rsidR="00E009EF">
                  <w:rPr>
                    <w:b/>
                    <w:caps/>
                    <w:szCs w:val="20"/>
                  </w:rPr>
                  <w:t>APPLICATION OF CENTERPOINT ENERGY HOUSTON ELECTRIC, LLC FOR AUTHORITY TO CHANGE RATES</w:t>
                </w:r>
              </w:sdtContent>
            </w:sdt>
            <w:bookmarkEnd w:id="2"/>
            <w:r w:rsidR="00912358">
              <w:rPr>
                <w:b/>
                <w:caps/>
                <w:szCs w:val="20"/>
              </w:rPr>
              <w:t xml:space="preserve"> </w:t>
            </w:r>
          </w:p>
        </w:tc>
        <w:tc>
          <w:tcPr>
            <w:tcW w:w="450" w:type="dxa"/>
            <w:noWrap/>
          </w:tcPr>
          <w:p w14:paraId="7823C9B6" w14:textId="77777777" w:rsidR="00E009EF" w:rsidRDefault="00E009EF" w:rsidP="008647EB">
            <w:pPr>
              <w:spacing w:after="0" w:line="240" w:lineRule="auto"/>
              <w:ind w:firstLine="0"/>
              <w:rPr>
                <w:b/>
                <w:szCs w:val="20"/>
              </w:rPr>
            </w:pPr>
            <w:r>
              <w:rPr>
                <w:b/>
                <w:szCs w:val="20"/>
              </w:rPr>
              <w:t>§</w:t>
            </w:r>
          </w:p>
          <w:p w14:paraId="26F31943" w14:textId="77777777" w:rsidR="00E009EF" w:rsidRDefault="00E009EF" w:rsidP="008647EB">
            <w:pPr>
              <w:spacing w:after="0" w:line="240" w:lineRule="auto"/>
              <w:ind w:firstLine="0"/>
              <w:rPr>
                <w:b/>
                <w:szCs w:val="20"/>
              </w:rPr>
            </w:pPr>
            <w:r>
              <w:rPr>
                <w:b/>
                <w:szCs w:val="20"/>
              </w:rPr>
              <w:t>§</w:t>
            </w:r>
          </w:p>
          <w:p w14:paraId="0C7957EE" w14:textId="77777777" w:rsidR="00E009EF" w:rsidRDefault="00E009EF" w:rsidP="008647EB">
            <w:pPr>
              <w:spacing w:after="0" w:line="240" w:lineRule="auto"/>
              <w:ind w:firstLine="0"/>
              <w:rPr>
                <w:b/>
                <w:szCs w:val="20"/>
              </w:rPr>
            </w:pPr>
            <w:r>
              <w:rPr>
                <w:b/>
                <w:szCs w:val="20"/>
              </w:rPr>
              <w:t>§</w:t>
            </w:r>
          </w:p>
          <w:p w14:paraId="4132B86A" w14:textId="24495414" w:rsidR="00E009EF" w:rsidRPr="008647EB" w:rsidRDefault="00E009EF" w:rsidP="00026FD4">
            <w:pPr>
              <w:spacing w:after="0" w:line="240" w:lineRule="auto"/>
              <w:ind w:firstLine="0"/>
              <w:rPr>
                <w:b/>
                <w:szCs w:val="20"/>
              </w:rPr>
            </w:pPr>
            <w:r>
              <w:rPr>
                <w:b/>
                <w:szCs w:val="20"/>
              </w:rPr>
              <w:t>§</w:t>
            </w:r>
          </w:p>
        </w:tc>
        <w:tc>
          <w:tcPr>
            <w:tcW w:w="4320" w:type="dxa"/>
          </w:tcPr>
          <w:p w14:paraId="1079AEB2" w14:textId="77777777" w:rsidR="00DA790F" w:rsidRDefault="00E009EF" w:rsidP="00026FD4">
            <w:pPr>
              <w:tabs>
                <w:tab w:val="center" w:pos="4770"/>
                <w:tab w:val="left" w:pos="5400"/>
              </w:tabs>
              <w:spacing w:after="0"/>
              <w:ind w:firstLine="0"/>
              <w:jc w:val="center"/>
              <w:rPr>
                <w:b/>
                <w:bCs/>
                <w:caps/>
                <w:szCs w:val="20"/>
              </w:rPr>
            </w:pPr>
            <w:r>
              <w:rPr>
                <w:b/>
                <w:bCs/>
                <w:caps/>
                <w:szCs w:val="20"/>
              </w:rPr>
              <w:t>BEFORE THE STATE OFFICE</w:t>
            </w:r>
          </w:p>
          <w:p w14:paraId="0FF0F09D" w14:textId="77777777" w:rsidR="00E009EF" w:rsidRDefault="00E009EF" w:rsidP="00026FD4">
            <w:pPr>
              <w:tabs>
                <w:tab w:val="center" w:pos="4770"/>
                <w:tab w:val="left" w:pos="5400"/>
              </w:tabs>
              <w:spacing w:after="0"/>
              <w:ind w:firstLine="0"/>
              <w:jc w:val="center"/>
              <w:rPr>
                <w:b/>
                <w:bCs/>
                <w:caps/>
                <w:szCs w:val="20"/>
              </w:rPr>
            </w:pPr>
            <w:r>
              <w:rPr>
                <w:b/>
                <w:bCs/>
                <w:caps/>
                <w:szCs w:val="20"/>
              </w:rPr>
              <w:t xml:space="preserve">OF </w:t>
            </w:r>
          </w:p>
          <w:p w14:paraId="68C867FF" w14:textId="535443C2" w:rsidR="00E009EF" w:rsidRPr="008647EB" w:rsidRDefault="00E009EF" w:rsidP="00026FD4">
            <w:pPr>
              <w:tabs>
                <w:tab w:val="center" w:pos="4770"/>
                <w:tab w:val="left" w:pos="5400"/>
              </w:tabs>
              <w:spacing w:after="0"/>
              <w:ind w:firstLine="0"/>
              <w:jc w:val="center"/>
              <w:rPr>
                <w:b/>
                <w:bCs/>
                <w:caps/>
                <w:szCs w:val="20"/>
              </w:rPr>
            </w:pPr>
            <w:r>
              <w:rPr>
                <w:b/>
                <w:bCs/>
                <w:caps/>
                <w:szCs w:val="20"/>
              </w:rPr>
              <w:t>ADMINISTRATIVE HEARINGS</w:t>
            </w:r>
          </w:p>
        </w:tc>
      </w:tr>
    </w:tbl>
    <w:p w14:paraId="2D7C61F4" w14:textId="0745F657" w:rsidR="009B2F5C" w:rsidRDefault="009B2F5C" w:rsidP="009B2F5C">
      <w:pPr>
        <w:pStyle w:val="CaseCaption"/>
      </w:pPr>
      <w:bookmarkStart w:id="3" w:name="_Hlk164952201"/>
      <w:r>
        <w:t xml:space="preserve">COMMISSION STAFF’S </w:t>
      </w:r>
      <w:r w:rsidR="0070309D">
        <w:t>SEVENTH</w:t>
      </w:r>
      <w:r w:rsidR="003177DE">
        <w:t xml:space="preserve"> </w:t>
      </w:r>
      <w:r>
        <w:t>REQUEST FOR INFORMATION TO</w:t>
      </w:r>
    </w:p>
    <w:p w14:paraId="08F5DF66" w14:textId="77777777" w:rsidR="00E009EF" w:rsidRPr="00E009EF" w:rsidRDefault="00E009EF" w:rsidP="009B2F5C">
      <w:pPr>
        <w:pStyle w:val="CaseCaption"/>
        <w:rPr>
          <w:bCs/>
          <w:caps w:val="0"/>
          <w:szCs w:val="20"/>
        </w:rPr>
      </w:pPr>
      <w:r w:rsidRPr="00E009EF">
        <w:rPr>
          <w:bCs/>
          <w:caps w:val="0"/>
          <w:szCs w:val="20"/>
        </w:rPr>
        <w:t xml:space="preserve">CENTERPOINT ENERGY HOUSTON ELECTRIC, LLC </w:t>
      </w:r>
    </w:p>
    <w:p w14:paraId="3A7B9236" w14:textId="63236EF7" w:rsidR="009B2F5C" w:rsidRDefault="009B2F5C" w:rsidP="009B2F5C">
      <w:pPr>
        <w:pStyle w:val="CaseCaption"/>
      </w:pPr>
      <w:r>
        <w:t>QUESTION NO</w:t>
      </w:r>
      <w:r w:rsidR="001754CB">
        <w:t>S</w:t>
      </w:r>
      <w:r>
        <w:t xml:space="preserve">. STAFF </w:t>
      </w:r>
      <w:r w:rsidR="0070309D">
        <w:t>7</w:t>
      </w:r>
      <w:r>
        <w:t>-1</w:t>
      </w:r>
      <w:r w:rsidR="001754CB">
        <w:t xml:space="preserve"> THROUGH </w:t>
      </w:r>
      <w:r w:rsidR="0070309D">
        <w:t>7-180</w:t>
      </w:r>
    </w:p>
    <w:bookmarkEnd w:id="3"/>
    <w:p w14:paraId="74B9B65A" w14:textId="0A302C64" w:rsidR="00E009EF" w:rsidRDefault="009B2F5C" w:rsidP="00E009EF">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requests that</w:t>
      </w:r>
      <w:r w:rsidR="00E009EF">
        <w:rPr>
          <w:iCs/>
        </w:rPr>
        <w:t xml:space="preserve"> CenterPoint Energy Houston Electric, LLC</w:t>
      </w:r>
      <w:r>
        <w:rPr>
          <w:iCs/>
        </w:rPr>
        <w:t xml:space="preserve"> by and through its representative of record, provide the following information and answer the following questions under oath. </w:t>
      </w:r>
      <w:r w:rsidR="00E009EF">
        <w:rPr>
          <w:iCs/>
        </w:rPr>
        <w:t xml:space="preserve">The questions shall be answered in sufficient detail to fully present </w:t>
      </w:r>
      <w:proofErr w:type="gramStart"/>
      <w:r w:rsidR="00E009EF">
        <w:rPr>
          <w:iCs/>
        </w:rPr>
        <w:t>all of</w:t>
      </w:r>
      <w:proofErr w:type="gramEnd"/>
      <w:r w:rsidR="00E009EF">
        <w:rPr>
          <w:iCs/>
        </w:rPr>
        <w:t xml:space="preserve"> the relevant facts, within the time limit provided by the Presiding Officer, within 15 calendar days per </w:t>
      </w:r>
      <w:r w:rsidR="00A334E1">
        <w:rPr>
          <w:iCs/>
        </w:rPr>
        <w:t>SOAH Order No. 2</w:t>
      </w:r>
      <w:r w:rsidR="00E009EF">
        <w:rPr>
          <w:iCs/>
        </w:rPr>
        <w:t xml:space="preserve"> filed on March 2</w:t>
      </w:r>
      <w:r w:rsidR="00A334E1">
        <w:rPr>
          <w:iCs/>
        </w:rPr>
        <w:t>7</w:t>
      </w:r>
      <w:r w:rsidR="00E009EF">
        <w:rPr>
          <w:iCs/>
        </w:rPr>
        <w:t xml:space="preserve">, 2024.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00E009EF">
        <w:rPr>
          <w:iCs/>
        </w:rPr>
        <w:t>cause</w:t>
      </w:r>
      <w:proofErr w:type="gramEnd"/>
      <w:r w:rsidR="00E009EF">
        <w:rPr>
          <w:iCs/>
        </w:rPr>
        <w:t xml:space="preserve"> who will sponsor the answer to the question and can vouch for the truth of the answer. </w:t>
      </w:r>
    </w:p>
    <w:p w14:paraId="1F7AFE42"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4C78F08F" w14:textId="51C44394" w:rsidR="00E56B01" w:rsidRDefault="00E56B01">
      <w:pPr>
        <w:spacing w:after="0" w:line="240" w:lineRule="auto"/>
        <w:ind w:firstLine="0"/>
        <w:jc w:val="left"/>
      </w:pPr>
      <w:r>
        <w:br w:type="page"/>
      </w:r>
    </w:p>
    <w:p w14:paraId="56B17BD5" w14:textId="717D17AB"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FA5F71">
        <w:rPr>
          <w:noProof/>
        </w:rPr>
        <w:t>May 24, 2024</w:t>
      </w:r>
      <w:r>
        <w:fldChar w:fldCharType="end"/>
      </w:r>
    </w:p>
    <w:p w14:paraId="71E88B11" w14:textId="77777777" w:rsidR="009B2F5C" w:rsidRDefault="009B2F5C" w:rsidP="009B2F5C">
      <w:pPr>
        <w:pStyle w:val="Paragraph"/>
        <w:keepNext/>
        <w:ind w:firstLine="0"/>
      </w:pPr>
    </w:p>
    <w:p w14:paraId="012C1293" w14:textId="77777777" w:rsidR="009B2F5C" w:rsidRDefault="009B2F5C" w:rsidP="009B2F5C">
      <w:pPr>
        <w:keepNext/>
        <w:spacing w:after="0" w:line="240" w:lineRule="auto"/>
        <w:ind w:left="4320" w:firstLine="0"/>
      </w:pPr>
      <w:r>
        <w:t>Respectfully submitted,</w:t>
      </w:r>
    </w:p>
    <w:p w14:paraId="12D14D93" w14:textId="77777777" w:rsidR="009B2F5C" w:rsidRDefault="009B2F5C" w:rsidP="009B2F5C">
      <w:pPr>
        <w:keepNext/>
        <w:spacing w:after="0" w:line="240" w:lineRule="auto"/>
        <w:ind w:left="4320" w:firstLine="0"/>
      </w:pPr>
    </w:p>
    <w:p w14:paraId="0299AE6A" w14:textId="77777777" w:rsidR="009B2F5C" w:rsidRDefault="009B2F5C" w:rsidP="009B2F5C">
      <w:pPr>
        <w:keepNext/>
        <w:spacing w:after="0" w:line="240" w:lineRule="auto"/>
        <w:ind w:left="4320" w:firstLine="0"/>
        <w:rPr>
          <w:b/>
        </w:rPr>
      </w:pPr>
      <w:r>
        <w:rPr>
          <w:b/>
        </w:rPr>
        <w:t>PUBLIC UTILITY COMMISSION OF TEXAS</w:t>
      </w:r>
    </w:p>
    <w:p w14:paraId="5CC4C55A" w14:textId="77777777" w:rsidR="009B2F5C" w:rsidRDefault="009B2F5C" w:rsidP="009B2F5C">
      <w:pPr>
        <w:keepNext/>
        <w:spacing w:after="0" w:line="240" w:lineRule="auto"/>
        <w:ind w:left="4320" w:firstLine="0"/>
        <w:rPr>
          <w:b/>
        </w:rPr>
      </w:pPr>
      <w:r>
        <w:rPr>
          <w:b/>
        </w:rPr>
        <w:t>LEGAL DIVISION</w:t>
      </w:r>
    </w:p>
    <w:p w14:paraId="03D3EFAC" w14:textId="77777777" w:rsidR="009B2F5C" w:rsidRDefault="009B2F5C" w:rsidP="009B2F5C">
      <w:pPr>
        <w:keepNext/>
        <w:spacing w:after="0" w:line="240" w:lineRule="auto"/>
        <w:ind w:left="4320" w:firstLine="0"/>
        <w:rPr>
          <w:b/>
        </w:rPr>
      </w:pPr>
    </w:p>
    <w:p w14:paraId="749E3D5F"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75A565F0" w14:textId="77777777" w:rsidR="009B2F5C" w:rsidRDefault="009B2F5C" w:rsidP="009B2F5C">
      <w:pPr>
        <w:keepNext/>
        <w:spacing w:after="0" w:line="240" w:lineRule="auto"/>
        <w:ind w:left="4320" w:firstLine="0"/>
        <w:jc w:val="left"/>
      </w:pPr>
      <w:r>
        <w:t xml:space="preserve">Division Director </w:t>
      </w:r>
    </w:p>
    <w:p w14:paraId="65448EEA" w14:textId="77777777" w:rsidR="009B2F5C" w:rsidRDefault="009B2F5C" w:rsidP="009B2F5C">
      <w:pPr>
        <w:keepNext/>
        <w:spacing w:after="0" w:line="240" w:lineRule="auto"/>
        <w:ind w:left="4320" w:firstLine="0"/>
        <w:jc w:val="left"/>
      </w:pPr>
    </w:p>
    <w:p w14:paraId="4FF3CBC6"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Andy Aus</w:t>
      </w:r>
    </w:p>
    <w:p w14:paraId="56DD545A"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Managing Attorney</w:t>
      </w:r>
    </w:p>
    <w:p w14:paraId="03F9F058" w14:textId="77777777" w:rsidR="00E009EF" w:rsidRPr="00A32F31" w:rsidRDefault="00E009EF" w:rsidP="00E009EF">
      <w:pPr>
        <w:spacing w:after="0" w:line="240" w:lineRule="auto"/>
        <w:ind w:left="4320" w:firstLine="0"/>
        <w:rPr>
          <w:rFonts w:eastAsia="Calibri"/>
          <w:i/>
          <w:iCs/>
          <w:snapToGrid w:val="0"/>
          <w:szCs w:val="20"/>
          <w:u w:val="single"/>
        </w:rPr>
      </w:pPr>
    </w:p>
    <w:p w14:paraId="268605CF" w14:textId="77777777" w:rsidR="00E009EF" w:rsidRPr="00A32F31" w:rsidRDefault="00E009EF" w:rsidP="00E009EF">
      <w:pPr>
        <w:spacing w:after="0" w:line="240" w:lineRule="auto"/>
        <w:ind w:left="4320" w:firstLine="0"/>
        <w:rPr>
          <w:rFonts w:eastAsia="Calibri"/>
          <w:snapToGrid w:val="0"/>
          <w:szCs w:val="20"/>
          <w:u w:val="single"/>
        </w:rPr>
      </w:pPr>
      <w:r w:rsidRPr="00A32F31">
        <w:rPr>
          <w:rFonts w:eastAsia="Calibri"/>
          <w:snapToGrid w:val="0"/>
          <w:szCs w:val="20"/>
          <w:u w:val="single"/>
        </w:rPr>
        <w:t>/s/ David Berlin</w:t>
      </w:r>
      <w:r>
        <w:rPr>
          <w:rFonts w:eastAsia="Calibri"/>
          <w:snapToGrid w:val="0"/>
          <w:szCs w:val="20"/>
          <w:u w:val="single"/>
        </w:rPr>
        <w:tab/>
      </w:r>
      <w:r>
        <w:rPr>
          <w:rFonts w:eastAsia="Calibri"/>
          <w:snapToGrid w:val="0"/>
          <w:szCs w:val="20"/>
          <w:u w:val="single"/>
        </w:rPr>
        <w:tab/>
      </w:r>
    </w:p>
    <w:p w14:paraId="7E99A59F"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David Berlin</w:t>
      </w:r>
    </w:p>
    <w:p w14:paraId="6773B347" w14:textId="77777777" w:rsidR="00E009EF" w:rsidRDefault="00E009EF" w:rsidP="00E009EF">
      <w:pPr>
        <w:spacing w:after="0" w:line="240" w:lineRule="auto"/>
        <w:ind w:left="4320" w:firstLine="0"/>
        <w:rPr>
          <w:rFonts w:eastAsia="Calibri"/>
          <w:snapToGrid w:val="0"/>
          <w:szCs w:val="20"/>
        </w:rPr>
      </w:pPr>
      <w:r w:rsidRPr="00A32F31">
        <w:rPr>
          <w:rFonts w:eastAsia="Calibri"/>
          <w:snapToGrid w:val="0"/>
          <w:szCs w:val="20"/>
        </w:rPr>
        <w:t>State Bar No. 24126088</w:t>
      </w:r>
    </w:p>
    <w:p w14:paraId="1CD28677" w14:textId="77777777" w:rsidR="00E009EF" w:rsidRDefault="00E009EF" w:rsidP="00E009EF">
      <w:pPr>
        <w:spacing w:after="0" w:line="240" w:lineRule="auto"/>
        <w:ind w:left="4320" w:firstLine="0"/>
        <w:rPr>
          <w:rFonts w:eastAsia="Calibri"/>
          <w:snapToGrid w:val="0"/>
          <w:szCs w:val="20"/>
        </w:rPr>
      </w:pPr>
      <w:r>
        <w:rPr>
          <w:rFonts w:eastAsia="Calibri"/>
          <w:snapToGrid w:val="0"/>
          <w:szCs w:val="20"/>
        </w:rPr>
        <w:t>Kelsey Daugherty</w:t>
      </w:r>
    </w:p>
    <w:p w14:paraId="537D4278" w14:textId="77777777" w:rsidR="00E009EF" w:rsidRPr="00BF12B1" w:rsidRDefault="00E009EF" w:rsidP="00E009EF">
      <w:pPr>
        <w:keepNext/>
        <w:spacing w:after="0" w:line="240" w:lineRule="auto"/>
        <w:ind w:left="4320" w:firstLine="0"/>
      </w:pPr>
      <w:r w:rsidRPr="00BF12B1">
        <w:t>State Bar No. 2412</w:t>
      </w:r>
      <w:r>
        <w:t>5054</w:t>
      </w:r>
    </w:p>
    <w:p w14:paraId="076BDB20" w14:textId="77777777" w:rsidR="00E009EF" w:rsidRDefault="00E009EF" w:rsidP="00E009EF">
      <w:pPr>
        <w:pStyle w:val="NormalWeb"/>
        <w:spacing w:before="0" w:beforeAutospacing="0" w:after="0" w:afterAutospacing="0"/>
        <w:ind w:left="4320"/>
      </w:pPr>
      <w:r>
        <w:t>Tyler Xu</w:t>
      </w:r>
    </w:p>
    <w:p w14:paraId="4FC212D2" w14:textId="77777777" w:rsidR="00E009EF" w:rsidRDefault="00E009EF" w:rsidP="00E009EF">
      <w:pPr>
        <w:pStyle w:val="NormalWeb"/>
        <w:spacing w:before="0" w:beforeAutospacing="0" w:after="0" w:afterAutospacing="0"/>
        <w:ind w:left="4320"/>
      </w:pPr>
      <w:r>
        <w:t>State Bar No. 24137713</w:t>
      </w:r>
    </w:p>
    <w:p w14:paraId="6358E4F8"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1701 N. Congress Avenue</w:t>
      </w:r>
    </w:p>
    <w:p w14:paraId="6454E066"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P.O. Box 13326</w:t>
      </w:r>
    </w:p>
    <w:p w14:paraId="27318EE2"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Austin, Texas 78711-3326</w:t>
      </w:r>
    </w:p>
    <w:p w14:paraId="3343482C"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(512) 936-7442</w:t>
      </w:r>
    </w:p>
    <w:p w14:paraId="3734922E"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(512) 936-7268 (facsimile)</w:t>
      </w:r>
    </w:p>
    <w:p w14:paraId="76D8D283" w14:textId="77777777" w:rsidR="00E009EF" w:rsidRPr="00A32F31" w:rsidRDefault="00E009EF" w:rsidP="00E009EF">
      <w:pPr>
        <w:spacing w:after="0" w:line="240" w:lineRule="auto"/>
        <w:ind w:left="4320" w:firstLine="0"/>
        <w:rPr>
          <w:szCs w:val="20"/>
        </w:rPr>
      </w:pPr>
      <w:r w:rsidRPr="00A32F31">
        <w:rPr>
          <w:rFonts w:eastAsia="Calibri"/>
          <w:snapToGrid w:val="0"/>
          <w:szCs w:val="20"/>
        </w:rPr>
        <w:t>David.Berlin@puc.texas.gov</w:t>
      </w:r>
    </w:p>
    <w:p w14:paraId="7710E9B1" w14:textId="77777777" w:rsidR="00E009EF" w:rsidRDefault="00E009EF" w:rsidP="00E009EF">
      <w:pPr>
        <w:spacing w:after="0" w:line="240" w:lineRule="auto"/>
        <w:ind w:firstLine="0"/>
        <w:jc w:val="left"/>
        <w:rPr>
          <w:b/>
          <w:caps/>
        </w:rPr>
      </w:pPr>
    </w:p>
    <w:p w14:paraId="5EE2201D" w14:textId="77777777" w:rsidR="00E009EF" w:rsidRDefault="00E009EF" w:rsidP="00E009EF">
      <w:pPr>
        <w:pStyle w:val="CaseCaption"/>
      </w:pPr>
      <w:r>
        <w:t>soah docket no. 473-24-13232</w:t>
      </w:r>
    </w:p>
    <w:p w14:paraId="23F6D945" w14:textId="77777777" w:rsidR="00E009EF" w:rsidRPr="00564268" w:rsidRDefault="00E009EF" w:rsidP="00E009EF">
      <w:pPr>
        <w:pStyle w:val="CaseCaption"/>
        <w:rPr>
          <w:bCs/>
          <w:color w:val="000000" w:themeColor="text1"/>
        </w:rPr>
      </w:pPr>
      <w:r>
        <w:t>puc DOCKET</w:t>
      </w:r>
      <w:r w:rsidRPr="00D92C94">
        <w:t xml:space="preserve"> No</w:t>
      </w:r>
      <w:r w:rsidRPr="008647EB">
        <w:t>.</w:t>
      </w:r>
      <w:r>
        <w:t xml:space="preserve"> 56211</w:t>
      </w:r>
    </w:p>
    <w:p w14:paraId="4FF9F2A6" w14:textId="77777777" w:rsidR="00E009EF" w:rsidRPr="0003199F" w:rsidRDefault="00E009EF" w:rsidP="00E009EF">
      <w:pPr>
        <w:keepNext/>
        <w:spacing w:after="0" w:line="240" w:lineRule="auto"/>
        <w:ind w:firstLine="0"/>
        <w:jc w:val="center"/>
        <w:rPr>
          <w:b/>
        </w:rPr>
      </w:pPr>
      <w:r w:rsidRPr="0003199F">
        <w:rPr>
          <w:b/>
        </w:rPr>
        <w:t>CERTIFICATE OF SERVICE</w:t>
      </w:r>
    </w:p>
    <w:p w14:paraId="42DEA831" w14:textId="77777777" w:rsidR="00E009EF" w:rsidRPr="0003199F" w:rsidRDefault="00E009EF" w:rsidP="00E009EF">
      <w:pPr>
        <w:keepNext/>
        <w:spacing w:after="0" w:line="240" w:lineRule="auto"/>
        <w:ind w:firstLine="0"/>
        <w:jc w:val="center"/>
        <w:rPr>
          <w:b/>
        </w:rPr>
      </w:pPr>
    </w:p>
    <w:p w14:paraId="72E72A20" w14:textId="5F6C2F2D" w:rsidR="00E009EF" w:rsidRPr="0003199F" w:rsidRDefault="00E009EF" w:rsidP="00E009EF">
      <w:pPr>
        <w:spacing w:after="0"/>
      </w:pPr>
      <w:r w:rsidRPr="0003199F">
        <w:t xml:space="preserve">I certify that, unless otherwise ordered by the presiding officer, notice of the filing of this document will be provided to all parties of record via electronic mail on </w:t>
      </w:r>
      <w:r w:rsidRPr="0003199F">
        <w:fldChar w:fldCharType="begin"/>
      </w:r>
      <w:r w:rsidRPr="0003199F">
        <w:instrText xml:space="preserve"> DATE \@ "MMMM d, yyyy" </w:instrText>
      </w:r>
      <w:r w:rsidRPr="0003199F">
        <w:fldChar w:fldCharType="separate"/>
      </w:r>
      <w:r w:rsidR="00FA5F71">
        <w:rPr>
          <w:noProof/>
        </w:rPr>
        <w:t>May 24, 2024</w:t>
      </w:r>
      <w:r w:rsidRPr="0003199F">
        <w:fldChar w:fldCharType="end"/>
      </w:r>
      <w:r w:rsidRPr="0003199F">
        <w:t xml:space="preserve">, in accordance with the Second Order Suspending Rules, issued in Project No. 50664. </w:t>
      </w:r>
    </w:p>
    <w:p w14:paraId="29481506" w14:textId="77777777" w:rsidR="00E009EF" w:rsidRPr="0003199F" w:rsidRDefault="00E009EF" w:rsidP="00E009EF">
      <w:pPr>
        <w:keepNext/>
        <w:spacing w:after="0" w:line="240" w:lineRule="auto"/>
      </w:pPr>
    </w:p>
    <w:p w14:paraId="4D5B4359" w14:textId="77777777" w:rsidR="00E009EF" w:rsidRPr="0003199F" w:rsidRDefault="00E009EF" w:rsidP="00E009EF">
      <w:pPr>
        <w:keepNext/>
        <w:spacing w:after="0" w:line="240" w:lineRule="auto"/>
      </w:pPr>
    </w:p>
    <w:p w14:paraId="413381B4" w14:textId="77777777" w:rsidR="00E009EF" w:rsidRPr="00A32F31" w:rsidRDefault="00E009EF" w:rsidP="00E009EF">
      <w:pPr>
        <w:spacing w:after="0" w:line="240" w:lineRule="auto"/>
        <w:ind w:left="4320" w:firstLine="0"/>
        <w:rPr>
          <w:rFonts w:eastAsia="Calibri"/>
          <w:snapToGrid w:val="0"/>
          <w:szCs w:val="20"/>
          <w:u w:val="single"/>
        </w:rPr>
      </w:pPr>
      <w:r w:rsidRPr="00A32F31">
        <w:rPr>
          <w:rFonts w:eastAsia="Calibri"/>
          <w:snapToGrid w:val="0"/>
          <w:szCs w:val="20"/>
          <w:u w:val="single"/>
        </w:rPr>
        <w:t>/s/ David Berlin</w:t>
      </w:r>
      <w:r>
        <w:rPr>
          <w:rFonts w:eastAsia="Calibri"/>
          <w:snapToGrid w:val="0"/>
          <w:szCs w:val="20"/>
          <w:u w:val="single"/>
        </w:rPr>
        <w:tab/>
      </w:r>
      <w:r>
        <w:rPr>
          <w:rFonts w:eastAsia="Calibri"/>
          <w:snapToGrid w:val="0"/>
          <w:szCs w:val="20"/>
          <w:u w:val="single"/>
        </w:rPr>
        <w:tab/>
      </w:r>
    </w:p>
    <w:p w14:paraId="70039E18"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David Berlin</w:t>
      </w:r>
    </w:p>
    <w:p w14:paraId="388D057F" w14:textId="77777777" w:rsidR="009B2F5C" w:rsidRDefault="009B2F5C" w:rsidP="009B2F5C">
      <w:pPr>
        <w:spacing w:after="0" w:line="240" w:lineRule="auto"/>
        <w:ind w:firstLine="0"/>
        <w:jc w:val="left"/>
        <w:rPr>
          <w:szCs w:val="20"/>
          <w:u w:val="single"/>
        </w:rPr>
      </w:pPr>
      <w:r>
        <w:rPr>
          <w:szCs w:val="20"/>
          <w:u w:val="single"/>
        </w:rPr>
        <w:br w:type="page"/>
      </w:r>
    </w:p>
    <w:p w14:paraId="0CB1858F" w14:textId="77777777" w:rsidR="00E009EF" w:rsidRDefault="00E009EF" w:rsidP="00E009EF">
      <w:pPr>
        <w:pStyle w:val="CaseCaption"/>
      </w:pPr>
      <w:r>
        <w:lastRenderedPageBreak/>
        <w:t>SOAH DOCKET NO. 473-24-13232</w:t>
      </w:r>
    </w:p>
    <w:p w14:paraId="115D6AEF"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p w14:paraId="627F8063" w14:textId="77777777" w:rsidR="00E009EF" w:rsidRDefault="00E009EF" w:rsidP="00E009EF">
      <w:pPr>
        <w:pStyle w:val="CaseCaption"/>
      </w:pPr>
    </w:p>
    <w:p w14:paraId="3ACEC28F" w14:textId="77777777" w:rsidR="0070309D" w:rsidRDefault="0070309D" w:rsidP="0070309D">
      <w:pPr>
        <w:pStyle w:val="CaseCaption"/>
      </w:pPr>
      <w:r>
        <w:t>COMMISSION STAFF’S SEVENTH REQUEST FOR INFORMATION TO</w:t>
      </w:r>
    </w:p>
    <w:p w14:paraId="290AC10A" w14:textId="77777777" w:rsidR="0070309D" w:rsidRPr="00E009EF" w:rsidRDefault="0070309D" w:rsidP="0070309D">
      <w:pPr>
        <w:pStyle w:val="CaseCaption"/>
        <w:rPr>
          <w:bCs/>
          <w:caps w:val="0"/>
          <w:szCs w:val="20"/>
        </w:rPr>
      </w:pPr>
      <w:r w:rsidRPr="00E009EF">
        <w:rPr>
          <w:bCs/>
          <w:caps w:val="0"/>
          <w:szCs w:val="20"/>
        </w:rPr>
        <w:t xml:space="preserve">CENTERPOINT ENERGY HOUSTON ELECTRIC, LLC </w:t>
      </w:r>
    </w:p>
    <w:p w14:paraId="1C9C755A" w14:textId="77777777" w:rsidR="0070309D" w:rsidRDefault="0070309D" w:rsidP="0070309D">
      <w:pPr>
        <w:pStyle w:val="CaseCaption"/>
      </w:pPr>
      <w:r>
        <w:t>QUESTION NOS. STAFF 7-1 THROUGH 7-180</w:t>
      </w:r>
    </w:p>
    <w:p w14:paraId="42013A03" w14:textId="77777777" w:rsidR="009B2F5C" w:rsidRDefault="009B2F5C" w:rsidP="009B2F5C">
      <w:pPr>
        <w:keepNext/>
        <w:tabs>
          <w:tab w:val="left" w:pos="7515"/>
        </w:tabs>
        <w:spacing w:after="240" w:line="240" w:lineRule="auto"/>
        <w:ind w:firstLine="0"/>
        <w:jc w:val="center"/>
        <w:rPr>
          <w:b/>
          <w:caps/>
        </w:rPr>
      </w:pPr>
      <w:r>
        <w:rPr>
          <w:b/>
          <w:caps/>
        </w:rPr>
        <w:t>Definitions</w:t>
      </w:r>
    </w:p>
    <w:p w14:paraId="441B563D" w14:textId="1DA27DBD" w:rsidR="009B2F5C" w:rsidRDefault="009B2F5C" w:rsidP="00AF2C47">
      <w:pPr>
        <w:pStyle w:val="ListParagraph"/>
        <w:numPr>
          <w:ilvl w:val="0"/>
          <w:numId w:val="5"/>
        </w:numPr>
        <w:spacing w:line="360" w:lineRule="auto"/>
        <w:jc w:val="both"/>
      </w:pPr>
      <w:r>
        <w:t>“</w:t>
      </w:r>
      <w:r w:rsidR="00E05895">
        <w:t>CenterPoint Houston</w:t>
      </w:r>
      <w:r>
        <w:t xml:space="preserve">” or “you” refers to </w:t>
      </w:r>
      <w:r w:rsidR="00E009EF">
        <w:t xml:space="preserve">CenterPoint </w:t>
      </w:r>
      <w:r w:rsidR="00916DA4">
        <w:t xml:space="preserve">Energy </w:t>
      </w:r>
      <w:r w:rsidR="00E009EF">
        <w:t>Houston Electric, LLC</w:t>
      </w:r>
      <w:r>
        <w:t xml:space="preserve"> and any person acting or purporting to act on their behalf, including without limitation, attorneys, agents, advisors, investigators, representatives, employees, or other persons. </w:t>
      </w:r>
    </w:p>
    <w:p w14:paraId="67C83122" w14:textId="77777777" w:rsidR="009B2F5C" w:rsidRDefault="009B2F5C" w:rsidP="009B2F5C">
      <w:pPr>
        <w:pStyle w:val="ListParagraph"/>
        <w:numPr>
          <w:ilvl w:val="0"/>
          <w:numId w:val="0"/>
        </w:numPr>
        <w:ind w:left="360"/>
        <w:jc w:val="both"/>
      </w:pPr>
    </w:p>
    <w:p w14:paraId="0611D06E" w14:textId="77777777" w:rsidR="009B2F5C" w:rsidRDefault="009B2F5C" w:rsidP="00AF2C47">
      <w:pPr>
        <w:pStyle w:val="ListParagraph"/>
        <w:numPr>
          <w:ilvl w:val="0"/>
          <w:numId w:val="5"/>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475AEBA" w14:textId="77777777" w:rsidR="009B2F5C" w:rsidRDefault="009B2F5C" w:rsidP="009B2F5C">
      <w:pPr>
        <w:spacing w:after="0" w:line="240" w:lineRule="auto"/>
        <w:ind w:firstLine="0"/>
        <w:jc w:val="left"/>
        <w:rPr>
          <w:szCs w:val="20"/>
          <w:u w:val="single"/>
        </w:rPr>
      </w:pPr>
    </w:p>
    <w:p w14:paraId="61BCFA33" w14:textId="77777777" w:rsidR="009B2F5C" w:rsidRDefault="009B2F5C" w:rsidP="009B2F5C">
      <w:pPr>
        <w:spacing w:after="0" w:line="240" w:lineRule="auto"/>
        <w:ind w:firstLine="0"/>
        <w:jc w:val="left"/>
        <w:rPr>
          <w:szCs w:val="20"/>
          <w:u w:val="single"/>
        </w:rPr>
      </w:pPr>
      <w:r>
        <w:rPr>
          <w:szCs w:val="20"/>
          <w:u w:val="single"/>
        </w:rPr>
        <w:br w:type="page"/>
      </w:r>
    </w:p>
    <w:p w14:paraId="506D4B74" w14:textId="77777777" w:rsidR="00E009EF" w:rsidRDefault="00E009EF" w:rsidP="00E009EF">
      <w:pPr>
        <w:pStyle w:val="CaseCaption"/>
      </w:pPr>
      <w:r>
        <w:lastRenderedPageBreak/>
        <w:t>SOAH DOCKET NO. 473-24-13232</w:t>
      </w:r>
    </w:p>
    <w:p w14:paraId="0BF473CA"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p w14:paraId="0571B573" w14:textId="77777777" w:rsidR="00E009EF" w:rsidRDefault="00E009EF" w:rsidP="00E009EF">
      <w:pPr>
        <w:pStyle w:val="CaseCaption"/>
      </w:pPr>
    </w:p>
    <w:p w14:paraId="394EB392" w14:textId="77777777" w:rsidR="0070309D" w:rsidRDefault="0070309D" w:rsidP="0070309D">
      <w:pPr>
        <w:pStyle w:val="CaseCaption"/>
      </w:pPr>
      <w:r>
        <w:t>COMMISSION STAFF’S SEVENTH REQUEST FOR INFORMATION TO</w:t>
      </w:r>
    </w:p>
    <w:p w14:paraId="1B4BB285" w14:textId="77777777" w:rsidR="0070309D" w:rsidRPr="00E009EF" w:rsidRDefault="0070309D" w:rsidP="0070309D">
      <w:pPr>
        <w:pStyle w:val="CaseCaption"/>
        <w:rPr>
          <w:bCs/>
          <w:caps w:val="0"/>
          <w:szCs w:val="20"/>
        </w:rPr>
      </w:pPr>
      <w:r w:rsidRPr="00E009EF">
        <w:rPr>
          <w:bCs/>
          <w:caps w:val="0"/>
          <w:szCs w:val="20"/>
        </w:rPr>
        <w:t xml:space="preserve">CENTERPOINT ENERGY HOUSTON ELECTRIC, LLC </w:t>
      </w:r>
    </w:p>
    <w:p w14:paraId="420C60EC" w14:textId="77777777" w:rsidR="0070309D" w:rsidRDefault="0070309D" w:rsidP="0070309D">
      <w:pPr>
        <w:pStyle w:val="CaseCaption"/>
      </w:pPr>
      <w:r>
        <w:t>QUESTION NOS. STAFF 7-1 THROUGH 7-180</w:t>
      </w:r>
    </w:p>
    <w:p w14:paraId="65B73D19" w14:textId="77777777" w:rsidR="009B2F5C" w:rsidRDefault="009B2F5C" w:rsidP="009B2F5C">
      <w:pPr>
        <w:tabs>
          <w:tab w:val="left" w:pos="7515"/>
        </w:tabs>
        <w:ind w:firstLine="0"/>
        <w:jc w:val="center"/>
        <w:rPr>
          <w:b/>
        </w:rPr>
      </w:pPr>
      <w:r>
        <w:rPr>
          <w:b/>
        </w:rPr>
        <w:t>INSTRUCTIONS</w:t>
      </w:r>
    </w:p>
    <w:p w14:paraId="41AFDD45"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2C87D35"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30780544"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76EBF39"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3EAAA60E"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33B13157"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FBEB0AC"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18C76B3" w14:textId="77777777" w:rsidR="009B2F5C" w:rsidRDefault="009B2F5C" w:rsidP="00AF2C47">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44B27E0E" w14:textId="77777777" w:rsidR="009B2F5C" w:rsidRDefault="009B2F5C" w:rsidP="009B2F5C">
      <w:pPr>
        <w:spacing w:after="0" w:line="240" w:lineRule="auto"/>
        <w:ind w:firstLine="0"/>
        <w:jc w:val="left"/>
        <w:rPr>
          <w:szCs w:val="20"/>
          <w:u w:val="single"/>
        </w:rPr>
      </w:pPr>
    </w:p>
    <w:p w14:paraId="0E9AAE70" w14:textId="77777777" w:rsidR="009B2F5C" w:rsidRDefault="009B2F5C" w:rsidP="009B2F5C">
      <w:pPr>
        <w:spacing w:after="0" w:line="240" w:lineRule="auto"/>
        <w:ind w:firstLine="0"/>
        <w:jc w:val="left"/>
        <w:rPr>
          <w:szCs w:val="20"/>
          <w:u w:val="single"/>
        </w:rPr>
      </w:pPr>
      <w:r>
        <w:rPr>
          <w:szCs w:val="20"/>
          <w:u w:val="single"/>
        </w:rPr>
        <w:br w:type="page"/>
      </w:r>
    </w:p>
    <w:p w14:paraId="764AA709" w14:textId="77777777" w:rsidR="00E009EF" w:rsidRDefault="00E009EF" w:rsidP="00E009EF">
      <w:pPr>
        <w:pStyle w:val="CaseCaption"/>
      </w:pPr>
      <w:bookmarkStart w:id="4" w:name="_Hlk107509160"/>
      <w:r>
        <w:lastRenderedPageBreak/>
        <w:t>SOAH DOCKET NO. 473-24-13232</w:t>
      </w:r>
    </w:p>
    <w:p w14:paraId="28F6EF32"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bookmarkEnd w:id="4"/>
    <w:p w14:paraId="3B40CBCD" w14:textId="77777777" w:rsidR="00E009EF" w:rsidRDefault="00E009EF" w:rsidP="00E009EF">
      <w:pPr>
        <w:pStyle w:val="CaseCaption"/>
      </w:pPr>
    </w:p>
    <w:p w14:paraId="593A5AD4" w14:textId="77777777" w:rsidR="0070309D" w:rsidRDefault="0070309D" w:rsidP="0070309D">
      <w:pPr>
        <w:pStyle w:val="CaseCaption"/>
      </w:pPr>
      <w:r>
        <w:t>COMMISSION STAFF’S SEVENTH REQUEST FOR INFORMATION TO</w:t>
      </w:r>
    </w:p>
    <w:p w14:paraId="2EBB5DBE" w14:textId="77777777" w:rsidR="0070309D" w:rsidRPr="00E009EF" w:rsidRDefault="0070309D" w:rsidP="0070309D">
      <w:pPr>
        <w:pStyle w:val="CaseCaption"/>
        <w:rPr>
          <w:bCs/>
          <w:caps w:val="0"/>
          <w:szCs w:val="20"/>
        </w:rPr>
      </w:pPr>
      <w:r w:rsidRPr="00E009EF">
        <w:rPr>
          <w:bCs/>
          <w:caps w:val="0"/>
          <w:szCs w:val="20"/>
        </w:rPr>
        <w:t xml:space="preserve">CENTERPOINT ENERGY HOUSTON ELECTRIC, LLC </w:t>
      </w:r>
    </w:p>
    <w:p w14:paraId="65081CFC" w14:textId="77777777" w:rsidR="0070309D" w:rsidRDefault="0070309D" w:rsidP="0070309D">
      <w:pPr>
        <w:pStyle w:val="CaseCaption"/>
      </w:pPr>
      <w:r>
        <w:t>QUESTION NOS. STAFF 7-1 THROUGH 7-180</w:t>
      </w:r>
    </w:p>
    <w:p w14:paraId="6F2EA64B" w14:textId="77777777" w:rsidR="005D2333" w:rsidRPr="0070309D" w:rsidRDefault="005D2333" w:rsidP="005D2333">
      <w:pPr>
        <w:pStyle w:val="ListParagraph"/>
        <w:numPr>
          <w:ilvl w:val="0"/>
          <w:numId w:val="8"/>
        </w:numPr>
        <w:spacing w:before="120"/>
        <w:ind w:left="1440" w:hanging="1440"/>
        <w:contextualSpacing w:val="0"/>
        <w:jc w:val="both"/>
      </w:pPr>
      <w:r>
        <w:t xml:space="preserve">Please refer to Schedule M-3.1 under </w:t>
      </w:r>
      <w:r w:rsidRPr="0070309D">
        <w:t>the project heading “Freeport Master Project.” Please provide the following information regarding this project:</w:t>
      </w:r>
    </w:p>
    <w:p w14:paraId="6BAE77F7" w14:textId="77777777" w:rsidR="005D2333" w:rsidRPr="0070309D" w:rsidRDefault="005D2333" w:rsidP="005D2333">
      <w:pPr>
        <w:pStyle w:val="ListParagraph"/>
        <w:numPr>
          <w:ilvl w:val="1"/>
          <w:numId w:val="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F3D2E27" w14:textId="77777777" w:rsidR="005D2333" w:rsidRPr="0070309D" w:rsidRDefault="005D2333" w:rsidP="005D2333">
      <w:pPr>
        <w:pStyle w:val="ListParagraph"/>
        <w:numPr>
          <w:ilvl w:val="1"/>
          <w:numId w:val="7"/>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920458B" w14:textId="77777777" w:rsidR="005D2333" w:rsidRPr="0070309D" w:rsidRDefault="005D2333" w:rsidP="005D2333">
      <w:pPr>
        <w:pStyle w:val="ListParagraph"/>
        <w:numPr>
          <w:ilvl w:val="1"/>
          <w:numId w:val="7"/>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3618A1E4" w14:textId="77777777" w:rsidR="005D2333" w:rsidRPr="0070309D" w:rsidRDefault="005D2333" w:rsidP="005D2333">
      <w:pPr>
        <w:pStyle w:val="ListParagraph"/>
        <w:numPr>
          <w:ilvl w:val="1"/>
          <w:numId w:val="7"/>
        </w:numPr>
        <w:overflowPunct/>
        <w:autoSpaceDE/>
        <w:autoSpaceDN/>
        <w:adjustRightInd/>
        <w:spacing w:before="120"/>
        <w:ind w:left="2160"/>
        <w:contextualSpacing w:val="0"/>
        <w:jc w:val="both"/>
        <w:rPr>
          <w:szCs w:val="24"/>
        </w:rPr>
      </w:pPr>
      <w:r w:rsidRPr="0070309D">
        <w:rPr>
          <w:szCs w:val="24"/>
        </w:rPr>
        <w:t>Any impact Winter Storm Uri had on the project.</w:t>
      </w:r>
    </w:p>
    <w:p w14:paraId="6A076ABD" w14:textId="77777777" w:rsidR="005D2333" w:rsidRPr="0070309D" w:rsidRDefault="005D2333" w:rsidP="005D2333">
      <w:pPr>
        <w:pStyle w:val="ListParagraph"/>
        <w:numPr>
          <w:ilvl w:val="1"/>
          <w:numId w:val="7"/>
        </w:numPr>
        <w:overflowPunct/>
        <w:autoSpaceDE/>
        <w:autoSpaceDN/>
        <w:adjustRightInd/>
        <w:spacing w:before="120"/>
        <w:ind w:left="2160"/>
        <w:contextualSpacing w:val="0"/>
        <w:jc w:val="both"/>
        <w:rPr>
          <w:szCs w:val="24"/>
        </w:rPr>
      </w:pPr>
      <w:r w:rsidRPr="0070309D">
        <w:rPr>
          <w:szCs w:val="24"/>
        </w:rPr>
        <w:t>Regarding the explanation for the variance, why would outages keep the contractors from working?</w:t>
      </w:r>
    </w:p>
    <w:p w14:paraId="3996B65E" w14:textId="12875032" w:rsidR="005D2333" w:rsidRPr="0070309D" w:rsidRDefault="005D2333" w:rsidP="005D2333">
      <w:pPr>
        <w:pStyle w:val="ListParagraph"/>
        <w:numPr>
          <w:ilvl w:val="1"/>
          <w:numId w:val="7"/>
        </w:numPr>
        <w:overflowPunct/>
        <w:autoSpaceDE/>
        <w:autoSpaceDN/>
        <w:adjustRightInd/>
        <w:spacing w:before="120"/>
        <w:ind w:left="2160"/>
        <w:contextualSpacing w:val="0"/>
        <w:jc w:val="both"/>
        <w:rPr>
          <w:szCs w:val="24"/>
        </w:rPr>
      </w:pPr>
      <w:r w:rsidRPr="0070309D">
        <w:rPr>
          <w:szCs w:val="24"/>
        </w:rPr>
        <w:t>Regarding the explanation for the variance, please explain the easement issue</w:t>
      </w:r>
      <w:r>
        <w:rPr>
          <w:szCs w:val="24"/>
        </w:rPr>
        <w:t>. W</w:t>
      </w:r>
      <w:r w:rsidRPr="0070309D">
        <w:rPr>
          <w:szCs w:val="24"/>
        </w:rPr>
        <w:t>as CNP expecting to have access to the easement and the landowner changed their mind for some reason?</w:t>
      </w:r>
    </w:p>
    <w:p w14:paraId="65DF0897" w14:textId="77777777" w:rsidR="005D2333" w:rsidRPr="0070309D" w:rsidRDefault="005D2333" w:rsidP="005D2333">
      <w:pPr>
        <w:pStyle w:val="ListParagraph"/>
        <w:numPr>
          <w:ilvl w:val="0"/>
          <w:numId w:val="8"/>
        </w:numPr>
        <w:spacing w:before="120"/>
        <w:ind w:left="1440" w:hanging="1440"/>
        <w:contextualSpacing w:val="0"/>
        <w:jc w:val="both"/>
      </w:pPr>
      <w:r w:rsidRPr="0070309D">
        <w:t>Please refer to Schedule M-3.1 under the project heading “</w:t>
      </w:r>
      <w:proofErr w:type="spellStart"/>
      <w:r w:rsidRPr="0070309D">
        <w:t>Southwyck</w:t>
      </w:r>
      <w:proofErr w:type="spellEnd"/>
      <w:r w:rsidRPr="0070309D">
        <w:t xml:space="preserve"> - </w:t>
      </w:r>
      <w:proofErr w:type="spellStart"/>
      <w:r w:rsidRPr="0070309D">
        <w:t>Algoa</w:t>
      </w:r>
      <w:proofErr w:type="spellEnd"/>
      <w:r w:rsidRPr="0070309D">
        <w:t xml:space="preserve"> Corner Rebuild.” Please provide the following information regarding this project:</w:t>
      </w:r>
    </w:p>
    <w:p w14:paraId="38597DE5" w14:textId="77777777" w:rsidR="005D2333" w:rsidRPr="0070309D" w:rsidRDefault="005D2333" w:rsidP="005D2333">
      <w:pPr>
        <w:pStyle w:val="ListParagraph"/>
        <w:numPr>
          <w:ilvl w:val="0"/>
          <w:numId w:val="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C3F8964" w14:textId="77777777" w:rsidR="005D2333" w:rsidRPr="0070309D" w:rsidRDefault="005D2333" w:rsidP="005D2333">
      <w:pPr>
        <w:pStyle w:val="ListParagraph"/>
        <w:numPr>
          <w:ilvl w:val="0"/>
          <w:numId w:val="9"/>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C869AF2" w14:textId="77777777" w:rsidR="005D2333" w:rsidRPr="0070309D" w:rsidRDefault="005D2333" w:rsidP="005D2333">
      <w:pPr>
        <w:pStyle w:val="ListParagraph"/>
        <w:numPr>
          <w:ilvl w:val="0"/>
          <w:numId w:val="9"/>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22F2F2AF" w14:textId="77777777" w:rsidR="005D2333" w:rsidRPr="0070309D" w:rsidRDefault="005D2333" w:rsidP="005D2333">
      <w:pPr>
        <w:pStyle w:val="ListParagraph"/>
        <w:numPr>
          <w:ilvl w:val="0"/>
          <w:numId w:val="8"/>
        </w:numPr>
        <w:spacing w:before="120"/>
        <w:ind w:left="1440" w:hanging="1440"/>
        <w:contextualSpacing w:val="0"/>
        <w:jc w:val="both"/>
      </w:pPr>
      <w:r w:rsidRPr="0070309D">
        <w:t>Please refer to Schedule M-3.1 under the project heading “Angleton - MONSAN Rebuild.” Please provide the following information regarding this project:</w:t>
      </w:r>
    </w:p>
    <w:p w14:paraId="5D54E2F6" w14:textId="77777777" w:rsidR="005D2333" w:rsidRPr="0070309D" w:rsidRDefault="005D2333" w:rsidP="005D2333">
      <w:pPr>
        <w:pStyle w:val="ListParagraph"/>
        <w:numPr>
          <w:ilvl w:val="0"/>
          <w:numId w:val="10"/>
        </w:numPr>
        <w:overflowPunct/>
        <w:autoSpaceDE/>
        <w:autoSpaceDN/>
        <w:adjustRightInd/>
        <w:spacing w:before="120"/>
        <w:contextualSpacing w:val="0"/>
        <w:jc w:val="both"/>
        <w:rPr>
          <w:szCs w:val="24"/>
        </w:rPr>
      </w:pPr>
      <w:r w:rsidRPr="0070309D">
        <w:rPr>
          <w:szCs w:val="24"/>
        </w:rPr>
        <w:t>Please report the final total project cost by FERC Account for this project.</w:t>
      </w:r>
    </w:p>
    <w:p w14:paraId="1C93EAD6" w14:textId="77777777" w:rsidR="005D2333" w:rsidRPr="0070309D" w:rsidRDefault="005D2333" w:rsidP="005D2333">
      <w:pPr>
        <w:pStyle w:val="ListParagraph"/>
        <w:numPr>
          <w:ilvl w:val="0"/>
          <w:numId w:val="10"/>
        </w:numPr>
        <w:overflowPunct/>
        <w:autoSpaceDE/>
        <w:autoSpaceDN/>
        <w:adjustRightInd/>
        <w:spacing w:before="120"/>
        <w:contextualSpacing w:val="0"/>
        <w:jc w:val="both"/>
        <w:rPr>
          <w:szCs w:val="24"/>
        </w:rPr>
      </w:pPr>
      <w:r w:rsidRPr="0070309D">
        <w:rPr>
          <w:szCs w:val="24"/>
        </w:rPr>
        <w:t>The contingency, if any, built into the initial project estimate.</w:t>
      </w:r>
    </w:p>
    <w:p w14:paraId="71A4C3B2" w14:textId="77777777" w:rsidR="005D2333" w:rsidRPr="0070309D" w:rsidRDefault="005D2333" w:rsidP="005D2333">
      <w:pPr>
        <w:pStyle w:val="ListParagraph"/>
        <w:numPr>
          <w:ilvl w:val="0"/>
          <w:numId w:val="10"/>
        </w:numPr>
        <w:overflowPunct/>
        <w:autoSpaceDE/>
        <w:autoSpaceDN/>
        <w:adjustRightInd/>
        <w:spacing w:before="120"/>
        <w:contextualSpacing w:val="0"/>
        <w:jc w:val="both"/>
        <w:rPr>
          <w:szCs w:val="24"/>
        </w:rPr>
      </w:pPr>
      <w:r w:rsidRPr="0070309D">
        <w:rPr>
          <w:szCs w:val="24"/>
        </w:rPr>
        <w:t>Any impact the Covid-19 pandemic had on the project.</w:t>
      </w:r>
    </w:p>
    <w:p w14:paraId="58F46718" w14:textId="77777777" w:rsidR="005D2333" w:rsidRPr="0070309D" w:rsidRDefault="005D2333" w:rsidP="005D2333">
      <w:pPr>
        <w:pStyle w:val="ListParagraph"/>
        <w:numPr>
          <w:ilvl w:val="0"/>
          <w:numId w:val="10"/>
        </w:numPr>
        <w:overflowPunct/>
        <w:autoSpaceDE/>
        <w:autoSpaceDN/>
        <w:adjustRightInd/>
        <w:spacing w:before="120"/>
        <w:contextualSpacing w:val="0"/>
        <w:jc w:val="both"/>
        <w:rPr>
          <w:szCs w:val="24"/>
        </w:rPr>
      </w:pPr>
      <w:r w:rsidRPr="0070309D">
        <w:rPr>
          <w:szCs w:val="24"/>
        </w:rPr>
        <w:t>Any impact Winter Storm Uri had on the project.</w:t>
      </w:r>
    </w:p>
    <w:p w14:paraId="3323DF0F" w14:textId="77777777" w:rsidR="005D2333" w:rsidRPr="0070309D" w:rsidRDefault="005D2333" w:rsidP="005D2333">
      <w:pPr>
        <w:pStyle w:val="ListParagraph"/>
        <w:numPr>
          <w:ilvl w:val="0"/>
          <w:numId w:val="10"/>
        </w:numPr>
        <w:overflowPunct/>
        <w:autoSpaceDE/>
        <w:autoSpaceDN/>
        <w:adjustRightInd/>
        <w:spacing w:before="120"/>
        <w:contextualSpacing w:val="0"/>
        <w:jc w:val="both"/>
        <w:rPr>
          <w:szCs w:val="24"/>
        </w:rPr>
      </w:pPr>
      <w:r w:rsidRPr="0070309D">
        <w:rPr>
          <w:szCs w:val="24"/>
        </w:rPr>
        <w:t>Regarding the explanation for the variance, please explain how the delays and permitting issues led to a cost increase of 63%.</w:t>
      </w:r>
    </w:p>
    <w:p w14:paraId="0231060A" w14:textId="77777777" w:rsidR="005D2333" w:rsidRPr="0070309D" w:rsidRDefault="005D2333" w:rsidP="005D2333">
      <w:pPr>
        <w:pStyle w:val="ListParagraph"/>
        <w:numPr>
          <w:ilvl w:val="0"/>
          <w:numId w:val="8"/>
        </w:numPr>
        <w:spacing w:before="120"/>
        <w:ind w:left="1440" w:hanging="1440"/>
        <w:contextualSpacing w:val="0"/>
        <w:jc w:val="both"/>
      </w:pPr>
      <w:r w:rsidRPr="0070309D">
        <w:t>Please refer to Schedule M-3.1 under the project heading “Ft Bend - West Columbia Conversion.” Please provide the following information regarding this project:</w:t>
      </w:r>
    </w:p>
    <w:p w14:paraId="2DC15AF7" w14:textId="77777777" w:rsidR="005D2333" w:rsidRPr="0070309D" w:rsidRDefault="005D2333" w:rsidP="005D2333">
      <w:pPr>
        <w:pStyle w:val="ListParagraph"/>
        <w:numPr>
          <w:ilvl w:val="0"/>
          <w:numId w:val="1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DCB8B73" w14:textId="77777777" w:rsidR="005D2333" w:rsidRPr="0070309D" w:rsidRDefault="005D2333" w:rsidP="005D2333">
      <w:pPr>
        <w:pStyle w:val="ListParagraph"/>
        <w:numPr>
          <w:ilvl w:val="0"/>
          <w:numId w:val="11"/>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34B1A3D4" w14:textId="77777777" w:rsidR="005D2333" w:rsidRPr="0070309D" w:rsidRDefault="005D2333" w:rsidP="005D2333">
      <w:pPr>
        <w:pStyle w:val="ListParagraph"/>
        <w:numPr>
          <w:ilvl w:val="0"/>
          <w:numId w:val="11"/>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1DE6C8F8" w14:textId="77777777" w:rsidR="005D2333" w:rsidRPr="0070309D" w:rsidRDefault="005D2333" w:rsidP="005D2333">
      <w:pPr>
        <w:pStyle w:val="ListParagraph"/>
        <w:numPr>
          <w:ilvl w:val="0"/>
          <w:numId w:val="11"/>
        </w:numPr>
        <w:overflowPunct/>
        <w:autoSpaceDE/>
        <w:autoSpaceDN/>
        <w:adjustRightInd/>
        <w:spacing w:before="120"/>
        <w:ind w:left="2160"/>
        <w:contextualSpacing w:val="0"/>
        <w:jc w:val="both"/>
        <w:rPr>
          <w:szCs w:val="24"/>
        </w:rPr>
      </w:pPr>
      <w:r w:rsidRPr="0070309D">
        <w:rPr>
          <w:szCs w:val="24"/>
        </w:rPr>
        <w:lastRenderedPageBreak/>
        <w:t>Any impact Winter Storm Uri had on the project.</w:t>
      </w:r>
    </w:p>
    <w:p w14:paraId="39B89A7A" w14:textId="650B1CCB" w:rsidR="005D2333" w:rsidRPr="0070309D" w:rsidRDefault="005D2333" w:rsidP="005D2333">
      <w:pPr>
        <w:pStyle w:val="ListParagraph"/>
        <w:numPr>
          <w:ilvl w:val="0"/>
          <w:numId w:val="11"/>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these solutions were selected</w:t>
      </w:r>
      <w:r>
        <w:rPr>
          <w:szCs w:val="24"/>
        </w:rPr>
        <w:t>.</w:t>
      </w:r>
    </w:p>
    <w:p w14:paraId="7A0AFFA0" w14:textId="77777777" w:rsidR="005D2333" w:rsidRPr="0070309D" w:rsidRDefault="005D2333" w:rsidP="005D2333">
      <w:pPr>
        <w:pStyle w:val="ListParagraph"/>
        <w:numPr>
          <w:ilvl w:val="0"/>
          <w:numId w:val="8"/>
        </w:numPr>
        <w:spacing w:before="120"/>
        <w:ind w:left="1440" w:hanging="1440"/>
        <w:contextualSpacing w:val="0"/>
        <w:jc w:val="both"/>
      </w:pPr>
      <w:r w:rsidRPr="0070309D">
        <w:t>Please refer to Schedule M-3.1 under the project heading “Jordan Area Load Addition.” Please provide the following information regarding this project:</w:t>
      </w:r>
    </w:p>
    <w:p w14:paraId="12FD9E01" w14:textId="77777777" w:rsidR="005D2333" w:rsidRPr="0070309D" w:rsidRDefault="005D2333" w:rsidP="005D2333">
      <w:pPr>
        <w:pStyle w:val="ListParagraph"/>
        <w:numPr>
          <w:ilvl w:val="0"/>
          <w:numId w:val="1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6A35007" w14:textId="77777777" w:rsidR="005D2333" w:rsidRPr="0070309D" w:rsidRDefault="005D2333" w:rsidP="005D2333">
      <w:pPr>
        <w:pStyle w:val="ListParagraph"/>
        <w:numPr>
          <w:ilvl w:val="0"/>
          <w:numId w:val="12"/>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241D0D7" w14:textId="77777777" w:rsidR="005D2333" w:rsidRPr="0070309D" w:rsidRDefault="005D2333" w:rsidP="005D2333">
      <w:pPr>
        <w:pStyle w:val="ListParagraph"/>
        <w:numPr>
          <w:ilvl w:val="0"/>
          <w:numId w:val="12"/>
        </w:numPr>
        <w:overflowPunct/>
        <w:autoSpaceDE/>
        <w:autoSpaceDN/>
        <w:adjustRightInd/>
        <w:spacing w:before="120"/>
        <w:ind w:left="2160"/>
        <w:contextualSpacing w:val="0"/>
        <w:jc w:val="both"/>
        <w:rPr>
          <w:szCs w:val="24"/>
        </w:rPr>
      </w:pPr>
      <w:r w:rsidRPr="0070309D">
        <w:rPr>
          <w:szCs w:val="24"/>
        </w:rPr>
        <w:t>Any impact Winter Storm Uri had on the project.</w:t>
      </w:r>
    </w:p>
    <w:p w14:paraId="11F5C012" w14:textId="77777777" w:rsidR="005D2333" w:rsidRPr="0070309D" w:rsidRDefault="005D2333" w:rsidP="005D2333">
      <w:pPr>
        <w:pStyle w:val="ListParagraph"/>
        <w:numPr>
          <w:ilvl w:val="0"/>
          <w:numId w:val="12"/>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1BD61E99"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 heading “WAP to Westpark Tollway </w:t>
      </w:r>
      <w:proofErr w:type="spellStart"/>
      <w:r w:rsidRPr="0070309D">
        <w:rPr>
          <w:szCs w:val="24"/>
        </w:rPr>
        <w:t>ckt</w:t>
      </w:r>
      <w:proofErr w:type="spellEnd"/>
      <w:r w:rsidRPr="0070309D">
        <w:rPr>
          <w:szCs w:val="24"/>
        </w:rPr>
        <w:t xml:space="preserve"> 09 Rebuild.” Please provide the following information regarding this project:</w:t>
      </w:r>
    </w:p>
    <w:p w14:paraId="0060A5EF" w14:textId="77777777" w:rsidR="005D2333" w:rsidRPr="0070309D" w:rsidRDefault="005D2333" w:rsidP="005D2333">
      <w:pPr>
        <w:pStyle w:val="ListParagraph"/>
        <w:numPr>
          <w:ilvl w:val="0"/>
          <w:numId w:val="1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6CA66D7" w14:textId="77777777" w:rsidR="005D2333" w:rsidRPr="0070309D" w:rsidRDefault="005D2333" w:rsidP="005D2333">
      <w:pPr>
        <w:pStyle w:val="ListParagraph"/>
        <w:numPr>
          <w:ilvl w:val="0"/>
          <w:numId w:val="13"/>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DD8159A" w14:textId="77777777" w:rsidR="005D2333" w:rsidRPr="0070309D" w:rsidRDefault="005D2333" w:rsidP="005D2333">
      <w:pPr>
        <w:pStyle w:val="ListParagraph"/>
        <w:numPr>
          <w:ilvl w:val="0"/>
          <w:numId w:val="13"/>
        </w:numPr>
        <w:overflowPunct/>
        <w:autoSpaceDE/>
        <w:autoSpaceDN/>
        <w:adjustRightInd/>
        <w:spacing w:before="120"/>
        <w:ind w:left="2160"/>
        <w:contextualSpacing w:val="0"/>
        <w:jc w:val="both"/>
        <w:rPr>
          <w:szCs w:val="24"/>
        </w:rPr>
      </w:pPr>
      <w:r w:rsidRPr="0070309D">
        <w:rPr>
          <w:szCs w:val="24"/>
        </w:rPr>
        <w:t>Any impact Winter Storm Uri had on the project.</w:t>
      </w:r>
    </w:p>
    <w:p w14:paraId="15C1B8CE" w14:textId="77777777" w:rsidR="005D2333" w:rsidRPr="0070309D" w:rsidRDefault="005D2333" w:rsidP="005D2333">
      <w:pPr>
        <w:pStyle w:val="ListParagraph"/>
        <w:numPr>
          <w:ilvl w:val="0"/>
          <w:numId w:val="13"/>
        </w:numPr>
        <w:overflowPunct/>
        <w:autoSpaceDE/>
        <w:autoSpaceDN/>
        <w:adjustRightInd/>
        <w:spacing w:before="120"/>
        <w:ind w:left="2160"/>
        <w:contextualSpacing w:val="0"/>
        <w:jc w:val="both"/>
        <w:rPr>
          <w:szCs w:val="24"/>
        </w:rPr>
      </w:pPr>
      <w:r w:rsidRPr="0070309D">
        <w:rPr>
          <w:szCs w:val="24"/>
        </w:rPr>
        <w:t>Regarding the explanation for the variance, please explain why the Covid-19 Pandemic required the project to be delayed for a year.</w:t>
      </w:r>
    </w:p>
    <w:p w14:paraId="43DB6644" w14:textId="77777777" w:rsidR="005D2333" w:rsidRPr="0070309D" w:rsidRDefault="005D2333" w:rsidP="005D2333">
      <w:pPr>
        <w:pStyle w:val="ListParagraph"/>
        <w:numPr>
          <w:ilvl w:val="0"/>
          <w:numId w:val="13"/>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 and was that less than the cost of delaying the project due to weather?</w:t>
      </w:r>
    </w:p>
    <w:p w14:paraId="52EF17B8" w14:textId="77777777" w:rsidR="005D2333" w:rsidRPr="0070309D" w:rsidRDefault="005D2333" w:rsidP="005D2333">
      <w:pPr>
        <w:pStyle w:val="ListParagraph"/>
        <w:numPr>
          <w:ilvl w:val="0"/>
          <w:numId w:val="8"/>
        </w:numPr>
        <w:spacing w:before="120"/>
        <w:ind w:left="1440" w:hanging="1440"/>
        <w:contextualSpacing w:val="0"/>
        <w:jc w:val="both"/>
      </w:pPr>
      <w:r w:rsidRPr="0070309D">
        <w:t xml:space="preserve">Please refer to Schedule M-3.1 under the project heading “Mt </w:t>
      </w:r>
      <w:proofErr w:type="spellStart"/>
      <w:r w:rsidRPr="0070309D">
        <w:t>Belvieu</w:t>
      </w:r>
      <w:proofErr w:type="spellEnd"/>
      <w:r w:rsidRPr="0070309D">
        <w:t xml:space="preserve"> </w:t>
      </w:r>
      <w:proofErr w:type="spellStart"/>
      <w:r w:rsidRPr="0070309D">
        <w:t>Reliabiliy</w:t>
      </w:r>
      <w:proofErr w:type="spellEnd"/>
      <w:r w:rsidRPr="0070309D">
        <w:t xml:space="preserve"> Upgrades.” Please provide the following information regarding this project:</w:t>
      </w:r>
    </w:p>
    <w:p w14:paraId="396DBF97" w14:textId="77777777" w:rsidR="005D2333" w:rsidRPr="0070309D" w:rsidRDefault="005D2333" w:rsidP="005D2333">
      <w:pPr>
        <w:pStyle w:val="ListParagraph"/>
        <w:numPr>
          <w:ilvl w:val="0"/>
          <w:numId w:val="1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25BE437" w14:textId="77777777" w:rsidR="005D2333" w:rsidRPr="0070309D" w:rsidRDefault="005D2333" w:rsidP="005D2333">
      <w:pPr>
        <w:pStyle w:val="ListParagraph"/>
        <w:numPr>
          <w:ilvl w:val="0"/>
          <w:numId w:val="14"/>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5A4EDC15" w14:textId="2EEB3E57" w:rsidR="005D2333" w:rsidRPr="0070309D" w:rsidRDefault="005D2333" w:rsidP="005D2333">
      <w:pPr>
        <w:pStyle w:val="ListParagraph"/>
        <w:numPr>
          <w:ilvl w:val="0"/>
          <w:numId w:val="14"/>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these solutions were selected</w:t>
      </w:r>
      <w:r>
        <w:rPr>
          <w:szCs w:val="24"/>
        </w:rPr>
        <w:t>.</w:t>
      </w:r>
    </w:p>
    <w:p w14:paraId="1E5E041F"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Pr>
          <w:szCs w:val="24"/>
        </w:rPr>
        <w:t>P</w:t>
      </w:r>
      <w:r w:rsidRPr="0070309D">
        <w:rPr>
          <w:szCs w:val="24"/>
        </w:rPr>
        <w:t xml:space="preserve">lease refer to Schedule M-3.1 under the project heading “Wallis - Peters </w:t>
      </w:r>
      <w:proofErr w:type="spellStart"/>
      <w:r w:rsidRPr="0070309D">
        <w:rPr>
          <w:szCs w:val="24"/>
        </w:rPr>
        <w:t>ckt</w:t>
      </w:r>
      <w:proofErr w:type="spellEnd"/>
      <w:r w:rsidRPr="0070309D">
        <w:rPr>
          <w:szCs w:val="24"/>
        </w:rPr>
        <w:t xml:space="preserve"> 65 Rebuild.” Please provide the following information regarding this project:</w:t>
      </w:r>
    </w:p>
    <w:p w14:paraId="17D0E1B8" w14:textId="77777777" w:rsidR="005D2333" w:rsidRPr="0070309D" w:rsidRDefault="005D2333" w:rsidP="005D2333">
      <w:pPr>
        <w:pStyle w:val="ListParagraph"/>
        <w:numPr>
          <w:ilvl w:val="0"/>
          <w:numId w:val="1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3701C1F" w14:textId="77777777" w:rsidR="005D2333" w:rsidRPr="0070309D" w:rsidRDefault="005D2333" w:rsidP="005D2333">
      <w:pPr>
        <w:pStyle w:val="ListParagraph"/>
        <w:numPr>
          <w:ilvl w:val="0"/>
          <w:numId w:val="15"/>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3EF3A7A8" w14:textId="77777777" w:rsidR="005D2333" w:rsidRPr="0070309D" w:rsidRDefault="005D2333" w:rsidP="005D2333">
      <w:pPr>
        <w:pStyle w:val="ListParagraph"/>
        <w:numPr>
          <w:ilvl w:val="0"/>
          <w:numId w:val="15"/>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24739C11" w14:textId="77777777" w:rsidR="005D2333" w:rsidRPr="0070309D" w:rsidRDefault="005D2333" w:rsidP="005D2333">
      <w:pPr>
        <w:pStyle w:val="ListParagraph"/>
        <w:numPr>
          <w:ilvl w:val="0"/>
          <w:numId w:val="8"/>
        </w:numPr>
        <w:spacing w:before="120"/>
        <w:ind w:left="1440" w:hanging="1440"/>
        <w:contextualSpacing w:val="0"/>
        <w:jc w:val="both"/>
      </w:pPr>
      <w:r w:rsidRPr="0070309D">
        <w:t xml:space="preserve">Please refer to Schedule M-3.1 under the project heading “Angleton - West Columbia </w:t>
      </w:r>
      <w:proofErr w:type="spellStart"/>
      <w:r w:rsidRPr="0070309D">
        <w:t>ckt</w:t>
      </w:r>
      <w:proofErr w:type="spellEnd"/>
      <w:r w:rsidRPr="0070309D">
        <w:t xml:space="preserve"> 04 RB/RC.” Please provide the following information regarding this project:</w:t>
      </w:r>
    </w:p>
    <w:p w14:paraId="02370F52" w14:textId="77777777" w:rsidR="005D2333" w:rsidRPr="0070309D" w:rsidRDefault="005D2333" w:rsidP="005D2333">
      <w:pPr>
        <w:pStyle w:val="ListParagraph"/>
        <w:numPr>
          <w:ilvl w:val="0"/>
          <w:numId w:val="1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55379C9" w14:textId="77777777" w:rsidR="005D2333" w:rsidRPr="0070309D" w:rsidRDefault="005D2333" w:rsidP="005D2333">
      <w:pPr>
        <w:pStyle w:val="ListParagraph"/>
        <w:numPr>
          <w:ilvl w:val="0"/>
          <w:numId w:val="16"/>
        </w:numPr>
        <w:overflowPunct/>
        <w:autoSpaceDE/>
        <w:autoSpaceDN/>
        <w:adjustRightInd/>
        <w:spacing w:before="120"/>
        <w:ind w:left="2160"/>
        <w:contextualSpacing w:val="0"/>
        <w:jc w:val="both"/>
        <w:rPr>
          <w:szCs w:val="24"/>
        </w:rPr>
      </w:pPr>
      <w:r w:rsidRPr="0070309D">
        <w:rPr>
          <w:szCs w:val="24"/>
        </w:rPr>
        <w:lastRenderedPageBreak/>
        <w:t>The contingency, if any, built into the initial project estimate.</w:t>
      </w:r>
    </w:p>
    <w:p w14:paraId="3E73C1F4" w14:textId="191F2334" w:rsidR="005D2333" w:rsidRPr="0070309D" w:rsidRDefault="005D2333" w:rsidP="005D2333">
      <w:pPr>
        <w:pStyle w:val="ListParagraph"/>
        <w:numPr>
          <w:ilvl w:val="0"/>
          <w:numId w:val="16"/>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these solutions were selected</w:t>
      </w:r>
      <w:r>
        <w:rPr>
          <w:szCs w:val="24"/>
        </w:rPr>
        <w:t>.</w:t>
      </w:r>
    </w:p>
    <w:p w14:paraId="79E48561"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w:t>
      </w:r>
      <w:proofErr w:type="spellStart"/>
      <w:r w:rsidRPr="0070309D">
        <w:rPr>
          <w:szCs w:val="24"/>
        </w:rPr>
        <w:t>Algoa</w:t>
      </w:r>
      <w:proofErr w:type="spellEnd"/>
      <w:r w:rsidRPr="0070309D">
        <w:rPr>
          <w:szCs w:val="24"/>
        </w:rPr>
        <w:t xml:space="preserve"> Corner - </w:t>
      </w:r>
      <w:proofErr w:type="spellStart"/>
      <w:r w:rsidRPr="0070309D">
        <w:rPr>
          <w:szCs w:val="24"/>
        </w:rPr>
        <w:t>LaMarque</w:t>
      </w:r>
      <w:proofErr w:type="spellEnd"/>
      <w:r w:rsidRPr="0070309D">
        <w:rPr>
          <w:szCs w:val="24"/>
        </w:rPr>
        <w:t xml:space="preserve"> </w:t>
      </w:r>
      <w:proofErr w:type="spellStart"/>
      <w:r w:rsidRPr="0070309D">
        <w:rPr>
          <w:szCs w:val="24"/>
        </w:rPr>
        <w:t>ckt</w:t>
      </w:r>
      <w:proofErr w:type="spellEnd"/>
      <w:r w:rsidRPr="0070309D">
        <w:rPr>
          <w:szCs w:val="24"/>
        </w:rPr>
        <w:t xml:space="preserve"> 93 RB/RC.” Please provide the following information regarding this project:</w:t>
      </w:r>
    </w:p>
    <w:p w14:paraId="4EDDCEFA" w14:textId="77777777" w:rsidR="005D2333" w:rsidRPr="0070309D" w:rsidRDefault="005D2333" w:rsidP="005D2333">
      <w:pPr>
        <w:pStyle w:val="ListParagraph"/>
        <w:numPr>
          <w:ilvl w:val="0"/>
          <w:numId w:val="1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E5A26A9" w14:textId="77777777" w:rsidR="005D2333" w:rsidRPr="0070309D" w:rsidRDefault="005D2333" w:rsidP="005D2333">
      <w:pPr>
        <w:pStyle w:val="ListParagraph"/>
        <w:numPr>
          <w:ilvl w:val="0"/>
          <w:numId w:val="17"/>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5389F311" w14:textId="77777777" w:rsidR="005D2333" w:rsidRPr="0070309D" w:rsidRDefault="005D2333" w:rsidP="005D2333">
      <w:pPr>
        <w:pStyle w:val="ListParagraph"/>
        <w:numPr>
          <w:ilvl w:val="0"/>
          <w:numId w:val="17"/>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6E3EAC90"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“Greens Bayou - Clinton 138 kV Conversion.” Please provide the following information regarding this project:</w:t>
      </w:r>
    </w:p>
    <w:p w14:paraId="756F04E6" w14:textId="77777777" w:rsidR="005D2333" w:rsidRPr="0070309D" w:rsidRDefault="005D2333" w:rsidP="005D2333">
      <w:pPr>
        <w:pStyle w:val="ListParagraph"/>
        <w:numPr>
          <w:ilvl w:val="0"/>
          <w:numId w:val="1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F1BDDAC" w14:textId="77777777" w:rsidR="005D2333" w:rsidRPr="0070309D" w:rsidRDefault="005D2333" w:rsidP="005D2333">
      <w:pPr>
        <w:pStyle w:val="ListParagraph"/>
        <w:numPr>
          <w:ilvl w:val="0"/>
          <w:numId w:val="18"/>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B13DB8A" w14:textId="77777777" w:rsidR="005D2333" w:rsidRPr="0070309D" w:rsidRDefault="005D2333" w:rsidP="005D2333">
      <w:pPr>
        <w:pStyle w:val="ListParagraph"/>
        <w:numPr>
          <w:ilvl w:val="0"/>
          <w:numId w:val="18"/>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3D9FE9F" w14:textId="77777777" w:rsidR="005D2333" w:rsidRPr="00AF2C47" w:rsidRDefault="005D2333" w:rsidP="005D2333">
      <w:pPr>
        <w:pStyle w:val="ListParagraph"/>
        <w:numPr>
          <w:ilvl w:val="0"/>
          <w:numId w:val="8"/>
        </w:numPr>
        <w:spacing w:before="120"/>
        <w:ind w:left="1440" w:hanging="1440"/>
        <w:contextualSpacing w:val="0"/>
        <w:jc w:val="both"/>
      </w:pPr>
      <w:r w:rsidRPr="00AF2C47">
        <w:t>Please refer to Schedule M-3.1 under the project heading “STONE LAKE - NEW 35KV SUBSTATION.” Please provide the following information regarding this project:</w:t>
      </w:r>
    </w:p>
    <w:p w14:paraId="4D09EA29" w14:textId="77777777" w:rsidR="005D2333" w:rsidRPr="0070309D" w:rsidRDefault="005D2333" w:rsidP="005D2333">
      <w:pPr>
        <w:pStyle w:val="ListParagraph"/>
        <w:numPr>
          <w:ilvl w:val="0"/>
          <w:numId w:val="1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068FCEA" w14:textId="77777777" w:rsidR="005D2333" w:rsidRPr="0070309D" w:rsidRDefault="005D2333" w:rsidP="005D2333">
      <w:pPr>
        <w:pStyle w:val="ListParagraph"/>
        <w:numPr>
          <w:ilvl w:val="0"/>
          <w:numId w:val="19"/>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6BB6491" w14:textId="77777777" w:rsidR="005D2333" w:rsidRPr="0070309D" w:rsidRDefault="005D2333" w:rsidP="005D2333">
      <w:pPr>
        <w:pStyle w:val="ListParagraph"/>
        <w:numPr>
          <w:ilvl w:val="0"/>
          <w:numId w:val="19"/>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7E0DD40E"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Pr>
          <w:szCs w:val="24"/>
        </w:rPr>
        <w:t>P</w:t>
      </w:r>
      <w:r w:rsidRPr="0070309D">
        <w:rPr>
          <w:szCs w:val="24"/>
        </w:rPr>
        <w:t>lease refer to Schedule M-3.1 under the project heading “RED-TAILED HAWK INTERCONNECTION.” Please provide the following information regarding this project:</w:t>
      </w:r>
    </w:p>
    <w:p w14:paraId="738D24EE" w14:textId="77777777" w:rsidR="005D2333" w:rsidRPr="0070309D" w:rsidRDefault="005D2333" w:rsidP="005D2333">
      <w:pPr>
        <w:pStyle w:val="ListParagraph"/>
        <w:numPr>
          <w:ilvl w:val="0"/>
          <w:numId w:val="2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8CEA471" w14:textId="77777777" w:rsidR="005D2333" w:rsidRPr="0070309D" w:rsidRDefault="005D2333" w:rsidP="005D2333">
      <w:pPr>
        <w:pStyle w:val="ListParagraph"/>
        <w:numPr>
          <w:ilvl w:val="0"/>
          <w:numId w:val="20"/>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7A873EC4" w14:textId="4EB57264" w:rsidR="005D2333" w:rsidRPr="0070309D" w:rsidRDefault="005D2333" w:rsidP="005D2333">
      <w:pPr>
        <w:pStyle w:val="ListParagraph"/>
        <w:numPr>
          <w:ilvl w:val="0"/>
          <w:numId w:val="20"/>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were these solutions selected</w:t>
      </w:r>
      <w:r>
        <w:rPr>
          <w:szCs w:val="24"/>
        </w:rPr>
        <w:t>.</w:t>
      </w:r>
    </w:p>
    <w:p w14:paraId="317FDC7D"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“HUNGERFORD-SBRANCH SOLAR INTERCONNECTION.” Please provide the following information regarding this project:</w:t>
      </w:r>
    </w:p>
    <w:p w14:paraId="113A87D9" w14:textId="77777777" w:rsidR="005D2333" w:rsidRPr="0070309D" w:rsidRDefault="005D2333" w:rsidP="005D2333">
      <w:pPr>
        <w:pStyle w:val="ListParagraph"/>
        <w:numPr>
          <w:ilvl w:val="0"/>
          <w:numId w:val="2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D7A3A8B" w14:textId="77777777" w:rsidR="005D2333" w:rsidRPr="0070309D" w:rsidRDefault="005D2333" w:rsidP="005D2333">
      <w:pPr>
        <w:pStyle w:val="ListParagraph"/>
        <w:numPr>
          <w:ilvl w:val="0"/>
          <w:numId w:val="21"/>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524AE81" w14:textId="77777777" w:rsidR="005D2333" w:rsidRPr="0070309D" w:rsidRDefault="005D2333" w:rsidP="005D2333">
      <w:pPr>
        <w:pStyle w:val="ListParagraph"/>
        <w:numPr>
          <w:ilvl w:val="0"/>
          <w:numId w:val="21"/>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0B4753B2" w14:textId="77777777" w:rsidR="005D2333" w:rsidRPr="00D4500A" w:rsidRDefault="005D2333" w:rsidP="005D2333">
      <w:pPr>
        <w:pStyle w:val="ListParagraph"/>
        <w:numPr>
          <w:ilvl w:val="0"/>
          <w:numId w:val="8"/>
        </w:numPr>
        <w:spacing w:before="120"/>
        <w:ind w:left="1440" w:hanging="1440"/>
        <w:contextualSpacing w:val="0"/>
        <w:jc w:val="both"/>
      </w:pPr>
      <w:r w:rsidRPr="00D4500A">
        <w:lastRenderedPageBreak/>
        <w:t>Please refer to Schedule M-3.1 under the project heading “RIVERSIDE SUB INTERCONNECTION.” Please provide the following information regarding this project:</w:t>
      </w:r>
    </w:p>
    <w:p w14:paraId="4A629C6B" w14:textId="77777777" w:rsidR="005D2333" w:rsidRPr="0070309D" w:rsidRDefault="005D2333" w:rsidP="005D2333">
      <w:pPr>
        <w:pStyle w:val="ListParagraph"/>
        <w:numPr>
          <w:ilvl w:val="0"/>
          <w:numId w:val="2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4179D06" w14:textId="77777777" w:rsidR="005D2333" w:rsidRPr="0070309D" w:rsidRDefault="005D2333" w:rsidP="005D2333">
      <w:pPr>
        <w:pStyle w:val="ListParagraph"/>
        <w:numPr>
          <w:ilvl w:val="0"/>
          <w:numId w:val="22"/>
        </w:numPr>
        <w:overflowPunct/>
        <w:autoSpaceDE/>
        <w:autoSpaceDN/>
        <w:adjustRightInd/>
        <w:spacing w:before="120"/>
        <w:ind w:left="2160" w:right="4356"/>
        <w:contextualSpacing w:val="0"/>
        <w:jc w:val="both"/>
        <w:rPr>
          <w:szCs w:val="24"/>
        </w:rPr>
      </w:pPr>
      <w:r w:rsidRPr="0070309D">
        <w:rPr>
          <w:szCs w:val="24"/>
        </w:rPr>
        <w:t>The contingency, if any, built into the initial project estimate.</w:t>
      </w:r>
    </w:p>
    <w:p w14:paraId="58EFB516" w14:textId="77777777" w:rsidR="005D2333" w:rsidRPr="0070309D" w:rsidRDefault="005D2333" w:rsidP="005D2333">
      <w:pPr>
        <w:pStyle w:val="ListParagraph"/>
        <w:numPr>
          <w:ilvl w:val="0"/>
          <w:numId w:val="22"/>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 and was that less than the cost of delaying the project due to weather?</w:t>
      </w:r>
    </w:p>
    <w:p w14:paraId="7F02F8E3" w14:textId="44B07122" w:rsidR="005D2333" w:rsidRPr="0070309D" w:rsidRDefault="005D2333" w:rsidP="005D2333">
      <w:pPr>
        <w:pStyle w:val="ListParagraph"/>
        <w:numPr>
          <w:ilvl w:val="0"/>
          <w:numId w:val="22"/>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these solutions were selected</w:t>
      </w:r>
      <w:r>
        <w:rPr>
          <w:szCs w:val="24"/>
        </w:rPr>
        <w:t>.</w:t>
      </w:r>
    </w:p>
    <w:p w14:paraId="30130BE2"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“LONGBOW INTERCONNECTION.” Please provide the following information regarding this project:</w:t>
      </w:r>
    </w:p>
    <w:p w14:paraId="65BBBAD6" w14:textId="77777777" w:rsidR="005D2333" w:rsidRPr="0070309D" w:rsidRDefault="005D2333" w:rsidP="005D2333">
      <w:pPr>
        <w:pStyle w:val="ListParagraph"/>
        <w:numPr>
          <w:ilvl w:val="0"/>
          <w:numId w:val="23"/>
        </w:numPr>
        <w:overflowPunct/>
        <w:autoSpaceDE/>
        <w:autoSpaceDN/>
        <w:adjustRightInd/>
        <w:spacing w:before="120"/>
        <w:ind w:left="2160" w:right="1080"/>
        <w:contextualSpacing w:val="0"/>
        <w:jc w:val="both"/>
        <w:rPr>
          <w:szCs w:val="24"/>
        </w:rPr>
      </w:pPr>
      <w:r w:rsidRPr="0070309D">
        <w:rPr>
          <w:szCs w:val="24"/>
        </w:rPr>
        <w:t>Please report the final total project cost by FERC Account for this project.</w:t>
      </w:r>
    </w:p>
    <w:p w14:paraId="6DFB867F" w14:textId="77777777" w:rsidR="005D2333" w:rsidRPr="0070309D" w:rsidRDefault="005D2333" w:rsidP="005D2333">
      <w:pPr>
        <w:pStyle w:val="ListParagraph"/>
        <w:numPr>
          <w:ilvl w:val="0"/>
          <w:numId w:val="23"/>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5639F69" w14:textId="77777777" w:rsidR="005D2333" w:rsidRPr="0070309D" w:rsidRDefault="005D2333" w:rsidP="005D2333">
      <w:pPr>
        <w:pStyle w:val="ListParagraph"/>
        <w:numPr>
          <w:ilvl w:val="0"/>
          <w:numId w:val="23"/>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 and was that less than the cost of delaying the project due to weather?</w:t>
      </w:r>
    </w:p>
    <w:p w14:paraId="39E760ED" w14:textId="77777777" w:rsidR="005D2333" w:rsidRPr="00C26DAB" w:rsidRDefault="005D2333" w:rsidP="005D2333">
      <w:pPr>
        <w:pStyle w:val="ListParagraph"/>
        <w:numPr>
          <w:ilvl w:val="0"/>
          <w:numId w:val="8"/>
        </w:numPr>
        <w:spacing w:before="120"/>
        <w:ind w:left="1440" w:hanging="1440"/>
        <w:contextualSpacing w:val="0"/>
        <w:jc w:val="both"/>
      </w:pPr>
      <w:r w:rsidRPr="00C26DAB">
        <w:t>Please refer to Schedule M-3.1 under the project heading “GARTH - NEW 12KV SUBSTATION.” Please provide the following information regarding this project:</w:t>
      </w:r>
    </w:p>
    <w:p w14:paraId="7C7E3F82" w14:textId="77777777" w:rsidR="005D2333" w:rsidRPr="0070309D" w:rsidRDefault="005D2333" w:rsidP="005D2333">
      <w:pPr>
        <w:pStyle w:val="ListParagraph"/>
        <w:numPr>
          <w:ilvl w:val="0"/>
          <w:numId w:val="24"/>
        </w:numPr>
        <w:tabs>
          <w:tab w:val="left" w:pos="10800"/>
        </w:tabs>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2574F26" w14:textId="77777777" w:rsidR="005D2333" w:rsidRPr="0070309D" w:rsidRDefault="005D2333" w:rsidP="005D2333">
      <w:pPr>
        <w:pStyle w:val="ListParagraph"/>
        <w:numPr>
          <w:ilvl w:val="0"/>
          <w:numId w:val="24"/>
        </w:numPr>
        <w:tabs>
          <w:tab w:val="left" w:pos="10800"/>
        </w:tabs>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3A840E17" w14:textId="77777777" w:rsidR="005D2333" w:rsidRPr="0070309D" w:rsidRDefault="005D2333" w:rsidP="005D2333">
      <w:pPr>
        <w:pStyle w:val="ListParagraph"/>
        <w:numPr>
          <w:ilvl w:val="0"/>
          <w:numId w:val="24"/>
        </w:numPr>
        <w:tabs>
          <w:tab w:val="left" w:pos="10800"/>
        </w:tabs>
        <w:overflowPunct/>
        <w:autoSpaceDE/>
        <w:autoSpaceDN/>
        <w:adjustRightInd/>
        <w:spacing w:before="120"/>
        <w:ind w:left="2160"/>
        <w:contextualSpacing w:val="0"/>
        <w:jc w:val="both"/>
        <w:rPr>
          <w:szCs w:val="24"/>
        </w:rPr>
      </w:pPr>
      <w:r w:rsidRPr="0070309D">
        <w:rPr>
          <w:szCs w:val="24"/>
        </w:rPr>
        <w:t>Any impact the Covid-19 pandemic had on the project.</w:t>
      </w:r>
    </w:p>
    <w:p w14:paraId="771D656A" w14:textId="77777777" w:rsidR="005D2333" w:rsidRPr="0070309D" w:rsidRDefault="005D2333" w:rsidP="005D2333">
      <w:pPr>
        <w:pStyle w:val="ListParagraph"/>
        <w:numPr>
          <w:ilvl w:val="0"/>
          <w:numId w:val="24"/>
        </w:numPr>
        <w:tabs>
          <w:tab w:val="left" w:pos="10800"/>
        </w:tabs>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DC88446"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“WORTHAM - NEW 35KV SUBSTATION.” Please provide the following information regarding this project:</w:t>
      </w:r>
    </w:p>
    <w:p w14:paraId="50875981" w14:textId="77777777" w:rsidR="005D2333" w:rsidRPr="0070309D" w:rsidRDefault="005D2333" w:rsidP="005D2333">
      <w:pPr>
        <w:pStyle w:val="ListParagraph"/>
        <w:numPr>
          <w:ilvl w:val="0"/>
          <w:numId w:val="2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3818F2A" w14:textId="77777777" w:rsidR="005D2333" w:rsidRPr="0070309D" w:rsidRDefault="005D2333" w:rsidP="005D2333">
      <w:pPr>
        <w:pStyle w:val="ListParagraph"/>
        <w:numPr>
          <w:ilvl w:val="0"/>
          <w:numId w:val="25"/>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4C5E2E46" w14:textId="77777777" w:rsidR="005D2333" w:rsidRPr="0070309D" w:rsidRDefault="005D2333" w:rsidP="005D2333">
      <w:pPr>
        <w:pStyle w:val="ListParagraph"/>
        <w:numPr>
          <w:ilvl w:val="0"/>
          <w:numId w:val="25"/>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5422228C" w14:textId="77777777" w:rsidR="005D2333" w:rsidRPr="0070309D" w:rsidRDefault="005D2333" w:rsidP="005D2333">
      <w:pPr>
        <w:pStyle w:val="ListParagraph"/>
        <w:numPr>
          <w:ilvl w:val="0"/>
          <w:numId w:val="25"/>
        </w:numPr>
        <w:overflowPunct/>
        <w:autoSpaceDE/>
        <w:autoSpaceDN/>
        <w:adjustRightInd/>
        <w:spacing w:before="120"/>
        <w:ind w:left="2160"/>
        <w:contextualSpacing w:val="0"/>
        <w:jc w:val="both"/>
        <w:rPr>
          <w:szCs w:val="24"/>
        </w:rPr>
      </w:pPr>
      <w:r w:rsidRPr="0070309D">
        <w:rPr>
          <w:szCs w:val="24"/>
        </w:rPr>
        <w:t>Any impact Winter Storm Uri had on the project.</w:t>
      </w:r>
    </w:p>
    <w:p w14:paraId="3C943D03" w14:textId="77777777" w:rsidR="005D2333" w:rsidRPr="0070309D" w:rsidRDefault="005D2333" w:rsidP="005D2333">
      <w:pPr>
        <w:pStyle w:val="ListParagraph"/>
        <w:numPr>
          <w:ilvl w:val="0"/>
          <w:numId w:val="25"/>
        </w:numPr>
        <w:overflowPunct/>
        <w:autoSpaceDE/>
        <w:autoSpaceDN/>
        <w:adjustRightInd/>
        <w:spacing w:before="120"/>
        <w:ind w:left="2160"/>
        <w:contextualSpacing w:val="0"/>
        <w:jc w:val="both"/>
        <w:rPr>
          <w:szCs w:val="24"/>
        </w:rPr>
      </w:pPr>
      <w:r w:rsidRPr="0070309D">
        <w:rPr>
          <w:szCs w:val="24"/>
        </w:rPr>
        <w:t>Regarding the explanation for the variance, please explain why the scope of the project was increased.</w:t>
      </w:r>
    </w:p>
    <w:p w14:paraId="1DF56200"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“BURKE INTERCONNECTION.” Please provide the following information regarding this project:</w:t>
      </w:r>
    </w:p>
    <w:p w14:paraId="69BD5F88" w14:textId="77777777" w:rsidR="005D2333" w:rsidRPr="0070309D" w:rsidRDefault="005D2333" w:rsidP="005D2333">
      <w:pPr>
        <w:pStyle w:val="ListParagraph"/>
        <w:numPr>
          <w:ilvl w:val="0"/>
          <w:numId w:val="2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106D3D4" w14:textId="77777777" w:rsidR="005D2333" w:rsidRPr="0070309D" w:rsidRDefault="005D2333" w:rsidP="005D2333">
      <w:pPr>
        <w:pStyle w:val="ListParagraph"/>
        <w:numPr>
          <w:ilvl w:val="0"/>
          <w:numId w:val="26"/>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1DF92351" w14:textId="77777777" w:rsidR="005D2333" w:rsidRPr="0070309D" w:rsidRDefault="005D2333" w:rsidP="005D2333">
      <w:pPr>
        <w:pStyle w:val="ListParagraph"/>
        <w:numPr>
          <w:ilvl w:val="0"/>
          <w:numId w:val="26"/>
        </w:numPr>
        <w:overflowPunct/>
        <w:autoSpaceDE/>
        <w:autoSpaceDN/>
        <w:adjustRightInd/>
        <w:spacing w:before="120"/>
        <w:ind w:left="2160"/>
        <w:contextualSpacing w:val="0"/>
        <w:jc w:val="both"/>
        <w:rPr>
          <w:szCs w:val="24"/>
        </w:rPr>
      </w:pPr>
      <w:r w:rsidRPr="0070309D">
        <w:rPr>
          <w:szCs w:val="24"/>
        </w:rPr>
        <w:lastRenderedPageBreak/>
        <w:t>Any impact the Covid-19 pandemic had on the project.</w:t>
      </w:r>
    </w:p>
    <w:p w14:paraId="79CC8FD9" w14:textId="77777777" w:rsidR="005D2333" w:rsidRPr="0070309D" w:rsidRDefault="005D2333" w:rsidP="005D2333">
      <w:pPr>
        <w:pStyle w:val="ListParagraph"/>
        <w:numPr>
          <w:ilvl w:val="0"/>
          <w:numId w:val="26"/>
        </w:numPr>
        <w:overflowPunct/>
        <w:autoSpaceDE/>
        <w:autoSpaceDN/>
        <w:adjustRightInd/>
        <w:spacing w:before="120"/>
        <w:ind w:left="2160"/>
        <w:contextualSpacing w:val="0"/>
        <w:jc w:val="both"/>
        <w:rPr>
          <w:szCs w:val="24"/>
        </w:rPr>
      </w:pPr>
      <w:r w:rsidRPr="0070309D">
        <w:rPr>
          <w:szCs w:val="24"/>
        </w:rPr>
        <w:t>Regarding the explanation for the variance, please describe the reliability considerations that required the increased labor costs.</w:t>
      </w:r>
    </w:p>
    <w:p w14:paraId="37B7653A" w14:textId="77777777" w:rsidR="005D2333" w:rsidRPr="00C26DAB" w:rsidRDefault="005D2333" w:rsidP="005D2333">
      <w:pPr>
        <w:pStyle w:val="ListParagraph"/>
        <w:numPr>
          <w:ilvl w:val="0"/>
          <w:numId w:val="8"/>
        </w:numPr>
        <w:spacing w:before="120"/>
        <w:ind w:left="1440" w:hanging="1440"/>
        <w:contextualSpacing w:val="0"/>
        <w:jc w:val="both"/>
      </w:pPr>
      <w:r w:rsidRPr="00C26DAB">
        <w:t>Please refer to Schedule M-3.1 under the project heading “Baytown Area Upgrades.” Please provide the following information regarding this project:</w:t>
      </w:r>
    </w:p>
    <w:p w14:paraId="11B34368" w14:textId="77777777" w:rsidR="005D2333" w:rsidRPr="0070309D" w:rsidRDefault="005D2333" w:rsidP="005D2333">
      <w:pPr>
        <w:pStyle w:val="ListParagraph"/>
        <w:numPr>
          <w:ilvl w:val="1"/>
          <w:numId w:val="2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52D9E63" w14:textId="77777777" w:rsidR="005D2333" w:rsidRPr="0070309D" w:rsidRDefault="005D2333" w:rsidP="005D2333">
      <w:pPr>
        <w:pStyle w:val="ListParagraph"/>
        <w:numPr>
          <w:ilvl w:val="1"/>
          <w:numId w:val="27"/>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221F8E1" w14:textId="77777777" w:rsidR="005D2333" w:rsidRPr="0070309D" w:rsidRDefault="005D2333" w:rsidP="005D2333">
      <w:pPr>
        <w:pStyle w:val="ListParagraph"/>
        <w:numPr>
          <w:ilvl w:val="1"/>
          <w:numId w:val="27"/>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4C55C36D" w14:textId="77777777" w:rsidR="005D2333" w:rsidRPr="0070309D" w:rsidRDefault="005D2333" w:rsidP="005D2333">
      <w:pPr>
        <w:pStyle w:val="ListParagraph"/>
        <w:numPr>
          <w:ilvl w:val="1"/>
          <w:numId w:val="27"/>
        </w:numPr>
        <w:overflowPunct/>
        <w:autoSpaceDE/>
        <w:autoSpaceDN/>
        <w:adjustRightInd/>
        <w:spacing w:before="120"/>
        <w:ind w:left="2160"/>
        <w:contextualSpacing w:val="0"/>
        <w:jc w:val="both"/>
        <w:rPr>
          <w:szCs w:val="24"/>
        </w:rPr>
      </w:pPr>
      <w:r w:rsidRPr="0070309D">
        <w:rPr>
          <w:szCs w:val="24"/>
        </w:rPr>
        <w:t>Any impact Winter Storm Uri had on the project.</w:t>
      </w:r>
    </w:p>
    <w:p w14:paraId="113717D3" w14:textId="3FF10DF4" w:rsidR="005D2333" w:rsidRPr="0070309D" w:rsidRDefault="005D2333" w:rsidP="005D2333">
      <w:pPr>
        <w:pStyle w:val="ListParagraph"/>
        <w:numPr>
          <w:ilvl w:val="1"/>
          <w:numId w:val="27"/>
        </w:numPr>
        <w:overflowPunct/>
        <w:autoSpaceDE/>
        <w:autoSpaceDN/>
        <w:adjustRightInd/>
        <w:spacing w:before="120"/>
        <w:ind w:left="2160"/>
        <w:contextualSpacing w:val="0"/>
        <w:jc w:val="both"/>
        <w:rPr>
          <w:szCs w:val="24"/>
        </w:rPr>
      </w:pPr>
      <w:r w:rsidRPr="0070309D">
        <w:rPr>
          <w:szCs w:val="24"/>
        </w:rPr>
        <w:t>Regarding the explanation for the variance, please further explain the reasons for the easement issues with Exxon and what the issues were that led to the lengthy negotiations.</w:t>
      </w:r>
    </w:p>
    <w:p w14:paraId="0999AA5C" w14:textId="77777777" w:rsidR="005D2333" w:rsidRPr="0070309D" w:rsidRDefault="005D2333" w:rsidP="005D2333">
      <w:pPr>
        <w:pStyle w:val="ListParagraph"/>
        <w:numPr>
          <w:ilvl w:val="1"/>
          <w:numId w:val="27"/>
        </w:numPr>
        <w:overflowPunct/>
        <w:autoSpaceDE/>
        <w:autoSpaceDN/>
        <w:adjustRightInd/>
        <w:spacing w:before="120"/>
        <w:ind w:left="2160"/>
        <w:contextualSpacing w:val="0"/>
        <w:jc w:val="both"/>
        <w:rPr>
          <w:szCs w:val="24"/>
        </w:rPr>
      </w:pPr>
      <w:r w:rsidRPr="0070309D">
        <w:rPr>
          <w:szCs w:val="24"/>
        </w:rPr>
        <w:t>Regarding the explanation for the variance, please explain the source of the unexpected outage constraints.</w:t>
      </w:r>
    </w:p>
    <w:p w14:paraId="67294171"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“Peyton Creek Wind Generator Interconnect.” Please provide the following information regarding this project:</w:t>
      </w:r>
    </w:p>
    <w:p w14:paraId="34C08AD5" w14:textId="77777777" w:rsidR="005D2333" w:rsidRPr="0070309D" w:rsidRDefault="005D2333" w:rsidP="005D2333">
      <w:pPr>
        <w:pStyle w:val="ListParagraph"/>
        <w:numPr>
          <w:ilvl w:val="0"/>
          <w:numId w:val="2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99ACDBE" w14:textId="77777777" w:rsidR="005D2333" w:rsidRPr="0070309D" w:rsidRDefault="005D2333" w:rsidP="005D2333">
      <w:pPr>
        <w:pStyle w:val="ListParagraph"/>
        <w:numPr>
          <w:ilvl w:val="0"/>
          <w:numId w:val="28"/>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2D3CCFD" w14:textId="77777777" w:rsidR="005D2333" w:rsidRPr="0070309D" w:rsidRDefault="005D2333" w:rsidP="005D2333">
      <w:pPr>
        <w:pStyle w:val="ListParagraph"/>
        <w:numPr>
          <w:ilvl w:val="0"/>
          <w:numId w:val="28"/>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326BCD05" w14:textId="77777777" w:rsidR="005D2333" w:rsidRPr="0070309D" w:rsidRDefault="005D2333" w:rsidP="005D2333">
      <w:pPr>
        <w:pStyle w:val="ListParagraph"/>
        <w:numPr>
          <w:ilvl w:val="0"/>
          <w:numId w:val="28"/>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 and was that less than the cost of delaying the project due to weather?</w:t>
      </w:r>
    </w:p>
    <w:p w14:paraId="6CA4FAC0"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“Greens Bayou Reconfiguration.” Please provide the following information regarding this project:</w:t>
      </w:r>
    </w:p>
    <w:p w14:paraId="103491F6" w14:textId="77777777" w:rsidR="005D2333" w:rsidRPr="0070309D" w:rsidRDefault="005D2333" w:rsidP="005D2333">
      <w:pPr>
        <w:pStyle w:val="ListParagraph"/>
        <w:numPr>
          <w:ilvl w:val="0"/>
          <w:numId w:val="2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BD047BC" w14:textId="77777777" w:rsidR="005D2333" w:rsidRPr="0070309D" w:rsidRDefault="005D2333" w:rsidP="005D2333">
      <w:pPr>
        <w:pStyle w:val="ListParagraph"/>
        <w:numPr>
          <w:ilvl w:val="0"/>
          <w:numId w:val="29"/>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105CC813" w14:textId="77777777" w:rsidR="005D2333" w:rsidRPr="0070309D" w:rsidRDefault="005D2333" w:rsidP="005D2333">
      <w:pPr>
        <w:pStyle w:val="ListParagraph"/>
        <w:numPr>
          <w:ilvl w:val="0"/>
          <w:numId w:val="29"/>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52742D09" w14:textId="77777777" w:rsidR="005D2333" w:rsidRPr="0070309D" w:rsidRDefault="005D2333" w:rsidP="005D2333">
      <w:pPr>
        <w:pStyle w:val="ListParagraph"/>
        <w:numPr>
          <w:ilvl w:val="0"/>
          <w:numId w:val="29"/>
        </w:numPr>
        <w:overflowPunct/>
        <w:autoSpaceDE/>
        <w:autoSpaceDN/>
        <w:adjustRightInd/>
        <w:spacing w:before="120"/>
        <w:ind w:left="2160"/>
        <w:contextualSpacing w:val="0"/>
        <w:jc w:val="both"/>
        <w:rPr>
          <w:szCs w:val="24"/>
        </w:rPr>
      </w:pPr>
      <w:r w:rsidRPr="0070309D">
        <w:rPr>
          <w:szCs w:val="24"/>
        </w:rPr>
        <w:t>Any impact Winter Storm Uri had on the project.</w:t>
      </w:r>
    </w:p>
    <w:p w14:paraId="4DF08B95" w14:textId="77777777" w:rsidR="005D2333" w:rsidRPr="0070309D" w:rsidRDefault="005D2333" w:rsidP="005D2333">
      <w:pPr>
        <w:pStyle w:val="ListParagraph"/>
        <w:numPr>
          <w:ilvl w:val="0"/>
          <w:numId w:val="29"/>
        </w:numPr>
        <w:overflowPunct/>
        <w:autoSpaceDE/>
        <w:autoSpaceDN/>
        <w:adjustRightInd/>
        <w:spacing w:before="120"/>
        <w:ind w:left="2160"/>
        <w:contextualSpacing w:val="0"/>
        <w:jc w:val="both"/>
        <w:rPr>
          <w:szCs w:val="24"/>
        </w:rPr>
      </w:pPr>
      <w:r w:rsidRPr="0070309D">
        <w:rPr>
          <w:szCs w:val="24"/>
        </w:rPr>
        <w:t>When did this project begin and end construction?</w:t>
      </w:r>
    </w:p>
    <w:p w14:paraId="2027C0C0" w14:textId="77777777" w:rsidR="005D2333" w:rsidRPr="0070309D" w:rsidRDefault="005D2333" w:rsidP="005D2333">
      <w:pPr>
        <w:pStyle w:val="ListParagraph"/>
        <w:numPr>
          <w:ilvl w:val="0"/>
          <w:numId w:val="29"/>
        </w:numPr>
        <w:overflowPunct/>
        <w:autoSpaceDE/>
        <w:autoSpaceDN/>
        <w:adjustRightInd/>
        <w:spacing w:before="120"/>
        <w:ind w:left="2160"/>
        <w:contextualSpacing w:val="0"/>
        <w:jc w:val="both"/>
        <w:rPr>
          <w:szCs w:val="24"/>
        </w:rPr>
      </w:pPr>
      <w:r w:rsidRPr="0070309D">
        <w:rPr>
          <w:szCs w:val="24"/>
        </w:rPr>
        <w:t xml:space="preserve">Regarding the explanation for the variance, what was the </w:t>
      </w:r>
      <w:proofErr w:type="gramStart"/>
      <w:r w:rsidRPr="0070309D">
        <w:rPr>
          <w:szCs w:val="24"/>
        </w:rPr>
        <w:t>time period</w:t>
      </w:r>
      <w:proofErr w:type="gramEnd"/>
      <w:r w:rsidRPr="0070309D">
        <w:rPr>
          <w:szCs w:val="24"/>
        </w:rPr>
        <w:t xml:space="preserve"> when these unexpected rains occurred?</w:t>
      </w:r>
    </w:p>
    <w:p w14:paraId="301A55A0"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“Ckt.05B Line Reposition.” Please provide the following information regarding this project:</w:t>
      </w:r>
    </w:p>
    <w:p w14:paraId="7D53A6B9" w14:textId="77777777" w:rsidR="005D2333" w:rsidRPr="0070309D" w:rsidRDefault="005D2333" w:rsidP="005D2333">
      <w:pPr>
        <w:pStyle w:val="ListParagraph"/>
        <w:numPr>
          <w:ilvl w:val="0"/>
          <w:numId w:val="3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D3011FA" w14:textId="77777777" w:rsidR="005D2333" w:rsidRPr="0070309D" w:rsidRDefault="005D2333" w:rsidP="005D2333">
      <w:pPr>
        <w:pStyle w:val="ListParagraph"/>
        <w:numPr>
          <w:ilvl w:val="0"/>
          <w:numId w:val="30"/>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82E6696" w14:textId="77777777" w:rsidR="005D2333" w:rsidRPr="0070309D" w:rsidRDefault="005D2333" w:rsidP="005D2333">
      <w:pPr>
        <w:pStyle w:val="ListParagraph"/>
        <w:numPr>
          <w:ilvl w:val="0"/>
          <w:numId w:val="30"/>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772235E5"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lastRenderedPageBreak/>
        <w:t>Please refer to Schedule M-3.1 under the project heading “</w:t>
      </w:r>
      <w:proofErr w:type="spellStart"/>
      <w:r w:rsidRPr="0070309D">
        <w:rPr>
          <w:szCs w:val="24"/>
        </w:rPr>
        <w:t>Mykawa</w:t>
      </w:r>
      <w:proofErr w:type="spellEnd"/>
      <w:r w:rsidRPr="0070309D">
        <w:rPr>
          <w:szCs w:val="24"/>
        </w:rPr>
        <w:t xml:space="preserve"> Substation.” Please provide the following information regarding this project:</w:t>
      </w:r>
    </w:p>
    <w:p w14:paraId="767A953D" w14:textId="77777777" w:rsidR="005D2333" w:rsidRPr="0070309D" w:rsidRDefault="005D2333" w:rsidP="005D2333">
      <w:pPr>
        <w:pStyle w:val="ListParagraph"/>
        <w:numPr>
          <w:ilvl w:val="0"/>
          <w:numId w:val="3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7BC3986" w14:textId="77777777" w:rsidR="005D2333" w:rsidRPr="0070309D" w:rsidRDefault="005D2333" w:rsidP="005D2333">
      <w:pPr>
        <w:pStyle w:val="ListParagraph"/>
        <w:numPr>
          <w:ilvl w:val="0"/>
          <w:numId w:val="31"/>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AF7A6F7" w14:textId="77777777" w:rsidR="005D2333" w:rsidRPr="0070309D" w:rsidRDefault="005D2333" w:rsidP="005D2333">
      <w:pPr>
        <w:pStyle w:val="ListParagraph"/>
        <w:numPr>
          <w:ilvl w:val="0"/>
          <w:numId w:val="31"/>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9CD310A"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“WAP FAULT DUTY-BUS SPLIT.” Please provide the following information regarding this project:</w:t>
      </w:r>
    </w:p>
    <w:p w14:paraId="0FDF2846" w14:textId="77777777" w:rsidR="005D2333" w:rsidRPr="0070309D" w:rsidRDefault="005D2333" w:rsidP="005D2333">
      <w:pPr>
        <w:pStyle w:val="ListParagraph"/>
        <w:numPr>
          <w:ilvl w:val="0"/>
          <w:numId w:val="3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F18BE86" w14:textId="77777777" w:rsidR="005D2333" w:rsidRPr="0070309D" w:rsidRDefault="005D2333" w:rsidP="005D2333">
      <w:pPr>
        <w:pStyle w:val="ListParagraph"/>
        <w:numPr>
          <w:ilvl w:val="0"/>
          <w:numId w:val="32"/>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73520440" w14:textId="77777777" w:rsidR="005D2333" w:rsidRPr="0070309D" w:rsidRDefault="005D2333" w:rsidP="005D2333">
      <w:pPr>
        <w:pStyle w:val="ListParagraph"/>
        <w:numPr>
          <w:ilvl w:val="0"/>
          <w:numId w:val="32"/>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2C7A08E8"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“HOPSON SUBSTATION.” Please provide the following information regarding this project:</w:t>
      </w:r>
    </w:p>
    <w:p w14:paraId="60B47748" w14:textId="77777777" w:rsidR="005D2333" w:rsidRPr="0070309D" w:rsidRDefault="005D2333" w:rsidP="005D2333">
      <w:pPr>
        <w:pStyle w:val="ListParagraph"/>
        <w:numPr>
          <w:ilvl w:val="0"/>
          <w:numId w:val="3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650FE8B" w14:textId="77777777" w:rsidR="005D2333" w:rsidRPr="0070309D" w:rsidRDefault="005D2333" w:rsidP="005D2333">
      <w:pPr>
        <w:pStyle w:val="ListParagraph"/>
        <w:numPr>
          <w:ilvl w:val="0"/>
          <w:numId w:val="33"/>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C41D7DC" w14:textId="77777777" w:rsidR="005D2333" w:rsidRPr="0070309D" w:rsidRDefault="005D2333" w:rsidP="005D2333">
      <w:pPr>
        <w:pStyle w:val="ListParagraph"/>
        <w:numPr>
          <w:ilvl w:val="0"/>
          <w:numId w:val="33"/>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35030A0F" w14:textId="77777777" w:rsidR="005D2333" w:rsidRPr="0070309D" w:rsidRDefault="005D2333" w:rsidP="005D2333">
      <w:pPr>
        <w:pStyle w:val="ListParagraph"/>
        <w:numPr>
          <w:ilvl w:val="0"/>
          <w:numId w:val="33"/>
        </w:numPr>
        <w:overflowPunct/>
        <w:autoSpaceDE/>
        <w:autoSpaceDN/>
        <w:adjustRightInd/>
        <w:spacing w:before="120"/>
        <w:ind w:left="2160"/>
        <w:contextualSpacing w:val="0"/>
        <w:jc w:val="both"/>
        <w:rPr>
          <w:szCs w:val="24"/>
        </w:rPr>
      </w:pPr>
      <w:r w:rsidRPr="0070309D">
        <w:rPr>
          <w:szCs w:val="24"/>
        </w:rPr>
        <w:t>Regarding the explanation for the variance, please provide the costs for the mats.</w:t>
      </w:r>
    </w:p>
    <w:p w14:paraId="50A5B418" w14:textId="77777777" w:rsidR="005D2333" w:rsidRPr="0070309D" w:rsidRDefault="005D2333" w:rsidP="005D2333">
      <w:pPr>
        <w:pStyle w:val="ListParagraph"/>
        <w:numPr>
          <w:ilvl w:val="0"/>
          <w:numId w:val="33"/>
        </w:numPr>
        <w:overflowPunct/>
        <w:autoSpaceDE/>
        <w:autoSpaceDN/>
        <w:adjustRightInd/>
        <w:spacing w:before="120"/>
        <w:ind w:left="2160"/>
        <w:contextualSpacing w:val="0"/>
        <w:jc w:val="both"/>
        <w:rPr>
          <w:szCs w:val="24"/>
        </w:rPr>
      </w:pPr>
      <w:r w:rsidRPr="0070309D">
        <w:rPr>
          <w:szCs w:val="24"/>
        </w:rPr>
        <w:t>Regarding the explanation for the variance, please explain the need to repair the bypass.</w:t>
      </w:r>
    </w:p>
    <w:p w14:paraId="7FFAE3F7"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“CELWST SUBSTATION.” Please provide the following information regarding this project:</w:t>
      </w:r>
    </w:p>
    <w:p w14:paraId="57088678" w14:textId="77777777" w:rsidR="005D2333" w:rsidRPr="0070309D" w:rsidRDefault="005D2333" w:rsidP="005D2333">
      <w:pPr>
        <w:pStyle w:val="ListParagraph"/>
        <w:numPr>
          <w:ilvl w:val="0"/>
          <w:numId w:val="3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D1BA0A7" w14:textId="77777777" w:rsidR="005D2333" w:rsidRPr="0070309D" w:rsidRDefault="005D2333" w:rsidP="005D2333">
      <w:pPr>
        <w:pStyle w:val="ListParagraph"/>
        <w:numPr>
          <w:ilvl w:val="0"/>
          <w:numId w:val="34"/>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7EF1890" w14:textId="2D3293CF" w:rsidR="005D2333" w:rsidRPr="0070309D" w:rsidRDefault="005D2333" w:rsidP="005D2333">
      <w:pPr>
        <w:pStyle w:val="ListParagraph"/>
        <w:numPr>
          <w:ilvl w:val="0"/>
          <w:numId w:val="34"/>
        </w:numPr>
        <w:overflowPunct/>
        <w:autoSpaceDE/>
        <w:autoSpaceDN/>
        <w:adjustRightInd/>
        <w:spacing w:before="120"/>
        <w:ind w:left="2160"/>
        <w:contextualSpacing w:val="0"/>
        <w:jc w:val="both"/>
        <w:rPr>
          <w:szCs w:val="24"/>
        </w:rPr>
      </w:pPr>
      <w:r w:rsidRPr="0070309D">
        <w:rPr>
          <w:szCs w:val="24"/>
        </w:rPr>
        <w:t xml:space="preserve">Regarding the explanation for the variance, describe the issues with railroad access. </w:t>
      </w:r>
      <w:r>
        <w:rPr>
          <w:szCs w:val="24"/>
        </w:rPr>
        <w:t>W</w:t>
      </w:r>
      <w:r w:rsidRPr="0070309D">
        <w:rPr>
          <w:szCs w:val="24"/>
        </w:rPr>
        <w:t>hat was the unrelated project? Why was this missed in the planning phase?</w:t>
      </w:r>
    </w:p>
    <w:p w14:paraId="1A8E0363"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“RIGBY SUBSTATION.” Please provide the following information regarding this project:</w:t>
      </w:r>
    </w:p>
    <w:p w14:paraId="5524B3D9" w14:textId="77777777" w:rsidR="005D2333" w:rsidRPr="0070309D" w:rsidRDefault="005D2333" w:rsidP="005D2333">
      <w:pPr>
        <w:pStyle w:val="ListParagraph"/>
        <w:numPr>
          <w:ilvl w:val="0"/>
          <w:numId w:val="3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C145F39" w14:textId="77777777" w:rsidR="005D2333" w:rsidRPr="0070309D" w:rsidRDefault="005D2333" w:rsidP="005D2333">
      <w:pPr>
        <w:pStyle w:val="ListParagraph"/>
        <w:numPr>
          <w:ilvl w:val="0"/>
          <w:numId w:val="35"/>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34961447" w14:textId="77777777" w:rsidR="005D2333" w:rsidRPr="0070309D" w:rsidRDefault="005D2333" w:rsidP="005D2333">
      <w:pPr>
        <w:pStyle w:val="ListParagraph"/>
        <w:numPr>
          <w:ilvl w:val="0"/>
          <w:numId w:val="35"/>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7C94CA52" w14:textId="77777777" w:rsidR="005D2333" w:rsidRPr="0070309D" w:rsidRDefault="005D2333" w:rsidP="005D2333">
      <w:pPr>
        <w:pStyle w:val="ListParagraph"/>
        <w:numPr>
          <w:ilvl w:val="0"/>
          <w:numId w:val="35"/>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w:t>
      </w:r>
    </w:p>
    <w:p w14:paraId="7322A685"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“RUSSEL - NEW TRANSMISSION CUSTOMER.” Please provide the following information regarding this project:</w:t>
      </w:r>
    </w:p>
    <w:p w14:paraId="135B2A8A" w14:textId="77777777" w:rsidR="005D2333" w:rsidRPr="0070309D" w:rsidRDefault="005D2333" w:rsidP="005D2333">
      <w:pPr>
        <w:pStyle w:val="ListParagraph"/>
        <w:numPr>
          <w:ilvl w:val="0"/>
          <w:numId w:val="3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B7BAB1A" w14:textId="77777777" w:rsidR="005D2333" w:rsidRPr="0070309D" w:rsidRDefault="005D2333" w:rsidP="005D2333">
      <w:pPr>
        <w:pStyle w:val="ListParagraph"/>
        <w:numPr>
          <w:ilvl w:val="0"/>
          <w:numId w:val="36"/>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425FDC69" w14:textId="77777777" w:rsidR="005D2333" w:rsidRPr="0070309D" w:rsidRDefault="005D2333" w:rsidP="005D2333">
      <w:pPr>
        <w:pStyle w:val="ListParagraph"/>
        <w:numPr>
          <w:ilvl w:val="0"/>
          <w:numId w:val="36"/>
        </w:numPr>
        <w:overflowPunct/>
        <w:autoSpaceDE/>
        <w:autoSpaceDN/>
        <w:adjustRightInd/>
        <w:spacing w:before="120"/>
        <w:ind w:left="2160"/>
        <w:contextualSpacing w:val="0"/>
        <w:jc w:val="both"/>
        <w:rPr>
          <w:szCs w:val="24"/>
        </w:rPr>
      </w:pPr>
      <w:r w:rsidRPr="0070309D">
        <w:rPr>
          <w:szCs w:val="24"/>
        </w:rPr>
        <w:lastRenderedPageBreak/>
        <w:t>Any impact the Covid-19 pandemic had on the project.</w:t>
      </w:r>
    </w:p>
    <w:p w14:paraId="72978B6C" w14:textId="77777777" w:rsidR="005D2333" w:rsidRPr="0070309D" w:rsidRDefault="005D2333" w:rsidP="005D2333">
      <w:pPr>
        <w:pStyle w:val="ListParagraph"/>
        <w:numPr>
          <w:ilvl w:val="0"/>
          <w:numId w:val="36"/>
        </w:numPr>
        <w:overflowPunct/>
        <w:autoSpaceDE/>
        <w:autoSpaceDN/>
        <w:adjustRightInd/>
        <w:spacing w:before="120"/>
        <w:ind w:left="2160"/>
        <w:contextualSpacing w:val="0"/>
        <w:jc w:val="both"/>
        <w:rPr>
          <w:szCs w:val="24"/>
        </w:rPr>
      </w:pPr>
      <w:r w:rsidRPr="0070309D">
        <w:rPr>
          <w:szCs w:val="24"/>
        </w:rPr>
        <w:t>Regarding the explanation for the variance, please describe the circumstances of the shelter in place order.</w:t>
      </w:r>
    </w:p>
    <w:p w14:paraId="3ACCA1ED" w14:textId="77777777" w:rsidR="005D2333" w:rsidRPr="0070309D" w:rsidRDefault="005D2333" w:rsidP="005D2333">
      <w:pPr>
        <w:pStyle w:val="ListParagraph"/>
        <w:numPr>
          <w:ilvl w:val="0"/>
          <w:numId w:val="36"/>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w:t>
      </w:r>
    </w:p>
    <w:p w14:paraId="576CC5F5"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“GULFTIE GENERATOR INTERCONNECTION.” Please provide the following information regarding this project:</w:t>
      </w:r>
    </w:p>
    <w:p w14:paraId="02F31F13" w14:textId="77777777" w:rsidR="005D2333" w:rsidRPr="0070309D" w:rsidRDefault="005D2333" w:rsidP="005D2333">
      <w:pPr>
        <w:pStyle w:val="ListParagraph"/>
        <w:numPr>
          <w:ilvl w:val="0"/>
          <w:numId w:val="3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3FBD1ED" w14:textId="77777777" w:rsidR="005D2333" w:rsidRPr="0070309D" w:rsidRDefault="005D2333" w:rsidP="005D2333">
      <w:pPr>
        <w:pStyle w:val="ListParagraph"/>
        <w:numPr>
          <w:ilvl w:val="0"/>
          <w:numId w:val="37"/>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EB14984" w14:textId="77777777" w:rsidR="005D2333" w:rsidRPr="0070309D" w:rsidRDefault="005D2333" w:rsidP="005D2333">
      <w:pPr>
        <w:pStyle w:val="ListParagraph"/>
        <w:numPr>
          <w:ilvl w:val="0"/>
          <w:numId w:val="37"/>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625E2451"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“COPPER TO JONES CREEK CKT02.” Please provide the following information regarding this project:</w:t>
      </w:r>
    </w:p>
    <w:p w14:paraId="50A42FAF" w14:textId="77777777" w:rsidR="005D2333" w:rsidRPr="0070309D" w:rsidRDefault="005D2333" w:rsidP="005D2333">
      <w:pPr>
        <w:pStyle w:val="ListParagraph"/>
        <w:numPr>
          <w:ilvl w:val="0"/>
          <w:numId w:val="3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5C63ADE" w14:textId="77777777" w:rsidR="005D2333" w:rsidRPr="0070309D" w:rsidRDefault="005D2333" w:rsidP="005D2333">
      <w:pPr>
        <w:pStyle w:val="ListParagraph"/>
        <w:numPr>
          <w:ilvl w:val="0"/>
          <w:numId w:val="38"/>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0CD3EDF" w14:textId="77777777" w:rsidR="005D2333" w:rsidRPr="0070309D" w:rsidRDefault="005D2333" w:rsidP="005D2333">
      <w:pPr>
        <w:pStyle w:val="ListParagraph"/>
        <w:numPr>
          <w:ilvl w:val="0"/>
          <w:numId w:val="38"/>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3CF1E440" w14:textId="77777777" w:rsidR="005D2333" w:rsidRPr="0070309D" w:rsidRDefault="005D2333" w:rsidP="005D2333">
      <w:pPr>
        <w:pStyle w:val="ListParagraph"/>
        <w:numPr>
          <w:ilvl w:val="0"/>
          <w:numId w:val="38"/>
        </w:numPr>
        <w:overflowPunct/>
        <w:autoSpaceDE/>
        <w:autoSpaceDN/>
        <w:adjustRightInd/>
        <w:spacing w:before="120"/>
        <w:ind w:left="2160"/>
        <w:contextualSpacing w:val="0"/>
        <w:jc w:val="both"/>
        <w:rPr>
          <w:szCs w:val="24"/>
        </w:rPr>
      </w:pPr>
      <w:r w:rsidRPr="0070309D">
        <w:rPr>
          <w:szCs w:val="24"/>
        </w:rPr>
        <w:t>Any impact Winter Storm Uri had on the project.</w:t>
      </w:r>
    </w:p>
    <w:p w14:paraId="26CE5307" w14:textId="085D3782" w:rsidR="005D2333" w:rsidRPr="0070309D" w:rsidRDefault="005D2333" w:rsidP="005D2333">
      <w:pPr>
        <w:pStyle w:val="ListParagraph"/>
        <w:numPr>
          <w:ilvl w:val="0"/>
          <w:numId w:val="38"/>
        </w:numPr>
        <w:overflowPunct/>
        <w:autoSpaceDE/>
        <w:autoSpaceDN/>
        <w:adjustRightInd/>
        <w:spacing w:before="120"/>
        <w:ind w:left="2160"/>
        <w:contextualSpacing w:val="0"/>
        <w:jc w:val="both"/>
        <w:rPr>
          <w:szCs w:val="24"/>
        </w:rPr>
      </w:pPr>
      <w:r w:rsidRPr="0070309D">
        <w:rPr>
          <w:szCs w:val="24"/>
        </w:rPr>
        <w:t>Regarding the explanation for the variance, please explain how the manufacturing delivery delays cause outage constraints</w:t>
      </w:r>
      <w:r>
        <w:rPr>
          <w:szCs w:val="24"/>
        </w:rPr>
        <w:t>.</w:t>
      </w:r>
    </w:p>
    <w:p w14:paraId="5453FCF9"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“NASH LOOP.” Please provide the following information regarding this project:</w:t>
      </w:r>
    </w:p>
    <w:p w14:paraId="351CB699" w14:textId="77777777" w:rsidR="005D2333" w:rsidRPr="0070309D" w:rsidRDefault="005D2333" w:rsidP="005D2333">
      <w:pPr>
        <w:pStyle w:val="ListParagraph"/>
        <w:numPr>
          <w:ilvl w:val="0"/>
          <w:numId w:val="3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995D2C4" w14:textId="77777777" w:rsidR="005D2333" w:rsidRPr="0070309D" w:rsidRDefault="005D2333" w:rsidP="005D2333">
      <w:pPr>
        <w:pStyle w:val="ListParagraph"/>
        <w:numPr>
          <w:ilvl w:val="0"/>
          <w:numId w:val="39"/>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73C3721B" w14:textId="77777777" w:rsidR="005D2333" w:rsidRPr="0070309D" w:rsidRDefault="005D2333" w:rsidP="005D2333">
      <w:pPr>
        <w:pStyle w:val="ListParagraph"/>
        <w:numPr>
          <w:ilvl w:val="0"/>
          <w:numId w:val="39"/>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2BFD6BE6" w14:textId="77777777" w:rsidR="005D2333" w:rsidRPr="0070309D" w:rsidRDefault="005D2333" w:rsidP="005D2333">
      <w:pPr>
        <w:pStyle w:val="ListParagraph"/>
        <w:numPr>
          <w:ilvl w:val="0"/>
          <w:numId w:val="39"/>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 and was that less than the cost of delaying the project due to weather?</w:t>
      </w:r>
    </w:p>
    <w:p w14:paraId="34211439"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“BASF HOFMAN UPDGRADE CKT 2.” Please provide the following information regarding this project:</w:t>
      </w:r>
    </w:p>
    <w:p w14:paraId="741194FD" w14:textId="77777777" w:rsidR="005D2333" w:rsidRPr="0070309D" w:rsidRDefault="005D2333" w:rsidP="005D2333">
      <w:pPr>
        <w:pStyle w:val="ListParagraph"/>
        <w:numPr>
          <w:ilvl w:val="0"/>
          <w:numId w:val="4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18D9649" w14:textId="77777777" w:rsidR="005D2333" w:rsidRPr="0070309D" w:rsidRDefault="005D2333" w:rsidP="005D2333">
      <w:pPr>
        <w:pStyle w:val="ListParagraph"/>
        <w:numPr>
          <w:ilvl w:val="0"/>
          <w:numId w:val="40"/>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FCB4969" w14:textId="77777777" w:rsidR="005D2333" w:rsidRPr="0070309D" w:rsidRDefault="005D2333" w:rsidP="005D2333">
      <w:pPr>
        <w:pStyle w:val="ListParagraph"/>
        <w:numPr>
          <w:ilvl w:val="0"/>
          <w:numId w:val="40"/>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04CC0149" w14:textId="77777777" w:rsidR="005D2333" w:rsidRPr="0070309D" w:rsidRDefault="005D2333" w:rsidP="005D2333">
      <w:pPr>
        <w:pStyle w:val="ListParagraph"/>
        <w:numPr>
          <w:ilvl w:val="0"/>
          <w:numId w:val="40"/>
        </w:numPr>
        <w:overflowPunct/>
        <w:autoSpaceDE/>
        <w:autoSpaceDN/>
        <w:adjustRightInd/>
        <w:spacing w:before="120"/>
        <w:ind w:left="2160"/>
        <w:contextualSpacing w:val="0"/>
        <w:jc w:val="both"/>
        <w:rPr>
          <w:szCs w:val="24"/>
        </w:rPr>
      </w:pPr>
      <w:r w:rsidRPr="0070309D">
        <w:rPr>
          <w:szCs w:val="24"/>
        </w:rPr>
        <w:t>Regarding the explanation for the variance, what was the total cost of the work the landowners required?</w:t>
      </w:r>
    </w:p>
    <w:p w14:paraId="215A1394" w14:textId="77777777" w:rsidR="005D2333" w:rsidRPr="0070309D" w:rsidRDefault="005D2333" w:rsidP="005D2333">
      <w:pPr>
        <w:pStyle w:val="ListParagraph"/>
        <w:numPr>
          <w:ilvl w:val="0"/>
          <w:numId w:val="40"/>
        </w:numPr>
        <w:overflowPunct/>
        <w:autoSpaceDE/>
        <w:autoSpaceDN/>
        <w:adjustRightInd/>
        <w:spacing w:before="120"/>
        <w:ind w:left="2160"/>
        <w:contextualSpacing w:val="0"/>
        <w:jc w:val="both"/>
        <w:rPr>
          <w:szCs w:val="24"/>
        </w:rPr>
      </w:pPr>
      <w:r w:rsidRPr="0070309D">
        <w:rPr>
          <w:szCs w:val="24"/>
        </w:rPr>
        <w:t xml:space="preserve">Regarding the explanation for the variance, how did the landowner cause </w:t>
      </w:r>
      <w:proofErr w:type="gramStart"/>
      <w:r w:rsidRPr="0070309D">
        <w:rPr>
          <w:szCs w:val="24"/>
        </w:rPr>
        <w:t>delays</w:t>
      </w:r>
      <w:proofErr w:type="gramEnd"/>
      <w:r w:rsidRPr="0070309D">
        <w:rPr>
          <w:szCs w:val="24"/>
        </w:rPr>
        <w:t xml:space="preserve"> in obtaining the railroad permit? What was the extent of that delay?</w:t>
      </w:r>
    </w:p>
    <w:p w14:paraId="17ADE83D"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“OLD 300 SOLAR CENTER INTERCONNECTION.” Please provide the following information regarding this project:</w:t>
      </w:r>
    </w:p>
    <w:p w14:paraId="05B32CFA" w14:textId="77777777" w:rsidR="005D2333" w:rsidRPr="0070309D" w:rsidRDefault="005D2333" w:rsidP="005D2333">
      <w:pPr>
        <w:pStyle w:val="ListParagraph"/>
        <w:numPr>
          <w:ilvl w:val="0"/>
          <w:numId w:val="41"/>
        </w:numPr>
        <w:overflowPunct/>
        <w:autoSpaceDE/>
        <w:autoSpaceDN/>
        <w:adjustRightInd/>
        <w:spacing w:before="120"/>
        <w:ind w:left="2160"/>
        <w:contextualSpacing w:val="0"/>
        <w:jc w:val="both"/>
        <w:rPr>
          <w:szCs w:val="24"/>
        </w:rPr>
      </w:pPr>
      <w:r w:rsidRPr="0070309D">
        <w:rPr>
          <w:szCs w:val="24"/>
        </w:rPr>
        <w:lastRenderedPageBreak/>
        <w:t>Please report the final total project cost by FERC Account for this project.</w:t>
      </w:r>
    </w:p>
    <w:p w14:paraId="45D12ADE" w14:textId="77777777" w:rsidR="005D2333" w:rsidRPr="0070309D" w:rsidRDefault="005D2333" w:rsidP="005D2333">
      <w:pPr>
        <w:pStyle w:val="ListParagraph"/>
        <w:numPr>
          <w:ilvl w:val="0"/>
          <w:numId w:val="41"/>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4665B65" w14:textId="77777777" w:rsidR="005D2333" w:rsidRPr="0070309D" w:rsidRDefault="005D2333" w:rsidP="005D2333">
      <w:pPr>
        <w:pStyle w:val="ListParagraph"/>
        <w:numPr>
          <w:ilvl w:val="0"/>
          <w:numId w:val="41"/>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65CCF5E0" w14:textId="77777777" w:rsidR="005D2333" w:rsidRPr="0070309D" w:rsidRDefault="005D2333" w:rsidP="005D2333">
      <w:pPr>
        <w:pStyle w:val="ListParagraph"/>
        <w:numPr>
          <w:ilvl w:val="0"/>
          <w:numId w:val="41"/>
        </w:numPr>
        <w:overflowPunct/>
        <w:autoSpaceDE/>
        <w:autoSpaceDN/>
        <w:adjustRightInd/>
        <w:spacing w:before="120"/>
        <w:ind w:left="2160"/>
        <w:contextualSpacing w:val="0"/>
        <w:jc w:val="both"/>
        <w:rPr>
          <w:szCs w:val="24"/>
        </w:rPr>
      </w:pPr>
      <w:r w:rsidRPr="0070309D">
        <w:rPr>
          <w:szCs w:val="24"/>
        </w:rPr>
        <w:t>Any impact Winter Storm Uri had on the project.</w:t>
      </w:r>
    </w:p>
    <w:p w14:paraId="03017775" w14:textId="77777777" w:rsidR="005D2333" w:rsidRPr="0070309D" w:rsidRDefault="005D2333" w:rsidP="005D2333">
      <w:pPr>
        <w:pStyle w:val="ListParagraph"/>
        <w:numPr>
          <w:ilvl w:val="0"/>
          <w:numId w:val="41"/>
        </w:numPr>
        <w:overflowPunct/>
        <w:autoSpaceDE/>
        <w:autoSpaceDN/>
        <w:adjustRightInd/>
        <w:spacing w:before="120"/>
        <w:ind w:left="2160"/>
        <w:contextualSpacing w:val="0"/>
        <w:jc w:val="both"/>
        <w:rPr>
          <w:szCs w:val="24"/>
        </w:rPr>
      </w:pPr>
      <w:r w:rsidRPr="0070309D">
        <w:rPr>
          <w:szCs w:val="24"/>
        </w:rPr>
        <w:t>Regarding the explanation for the variance, why did the delays lead to increased equipment costs? What were the extent of those costs?</w:t>
      </w:r>
    </w:p>
    <w:p w14:paraId="6A507840"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“Convert Alvin sub to 138 kV, double tap.” Please provide the following information regarding this project:</w:t>
      </w:r>
    </w:p>
    <w:p w14:paraId="2C222AA9" w14:textId="77777777" w:rsidR="005D2333" w:rsidRPr="0070309D" w:rsidRDefault="005D2333" w:rsidP="005D2333">
      <w:pPr>
        <w:pStyle w:val="ListParagraph"/>
        <w:numPr>
          <w:ilvl w:val="0"/>
          <w:numId w:val="4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5CB6618" w14:textId="77777777" w:rsidR="005D2333" w:rsidRPr="0070309D" w:rsidRDefault="005D2333" w:rsidP="005D2333">
      <w:pPr>
        <w:pStyle w:val="ListParagraph"/>
        <w:numPr>
          <w:ilvl w:val="0"/>
          <w:numId w:val="42"/>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5718723F" w14:textId="77777777" w:rsidR="005D2333" w:rsidRPr="0070309D" w:rsidRDefault="005D2333" w:rsidP="005D2333">
      <w:pPr>
        <w:pStyle w:val="ListParagraph"/>
        <w:numPr>
          <w:ilvl w:val="0"/>
          <w:numId w:val="42"/>
        </w:numPr>
        <w:overflowPunct/>
        <w:autoSpaceDE/>
        <w:autoSpaceDN/>
        <w:adjustRightInd/>
        <w:spacing w:before="120"/>
        <w:ind w:left="2160"/>
        <w:contextualSpacing w:val="0"/>
        <w:jc w:val="both"/>
        <w:rPr>
          <w:szCs w:val="24"/>
        </w:rPr>
      </w:pPr>
      <w:r w:rsidRPr="0070309D">
        <w:rPr>
          <w:szCs w:val="24"/>
        </w:rPr>
        <w:t>Any impact Winter Storm Uri had on the project.</w:t>
      </w:r>
    </w:p>
    <w:p w14:paraId="5FE3B852" w14:textId="77777777" w:rsidR="005D2333" w:rsidRPr="0070309D" w:rsidRDefault="005D2333" w:rsidP="005D2333">
      <w:pPr>
        <w:pStyle w:val="ListParagraph"/>
        <w:numPr>
          <w:ilvl w:val="0"/>
          <w:numId w:val="42"/>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E230F09"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“CONVERT HOC LOAD FROM 69 TO 138KV.” Please provide the following information regarding this project:</w:t>
      </w:r>
    </w:p>
    <w:p w14:paraId="62049FAA" w14:textId="77777777" w:rsidR="005D2333" w:rsidRPr="0070309D" w:rsidRDefault="005D2333" w:rsidP="005D2333">
      <w:pPr>
        <w:pStyle w:val="ListParagraph"/>
        <w:numPr>
          <w:ilvl w:val="0"/>
          <w:numId w:val="4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66E1CF7" w14:textId="77777777" w:rsidR="005D2333" w:rsidRPr="0070309D" w:rsidRDefault="005D2333" w:rsidP="005D2333">
      <w:pPr>
        <w:pStyle w:val="ListParagraph"/>
        <w:numPr>
          <w:ilvl w:val="0"/>
          <w:numId w:val="43"/>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95A1243" w14:textId="77777777" w:rsidR="005D2333" w:rsidRPr="0070309D" w:rsidRDefault="005D2333" w:rsidP="005D2333">
      <w:pPr>
        <w:pStyle w:val="ListParagraph"/>
        <w:numPr>
          <w:ilvl w:val="0"/>
          <w:numId w:val="43"/>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 and was that less than the cost of delaying the project due to weather?</w:t>
      </w:r>
    </w:p>
    <w:p w14:paraId="7F7B68B5"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“IMPERIAL TAP UPGRADE.” Please provide the following information regarding this project:</w:t>
      </w:r>
    </w:p>
    <w:p w14:paraId="3C6CD5D3" w14:textId="77777777" w:rsidR="005D2333" w:rsidRPr="0070309D" w:rsidRDefault="005D2333" w:rsidP="005D2333">
      <w:pPr>
        <w:pStyle w:val="ListParagraph"/>
        <w:numPr>
          <w:ilvl w:val="0"/>
          <w:numId w:val="4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653D30C" w14:textId="77777777" w:rsidR="005D2333" w:rsidRPr="0070309D" w:rsidRDefault="005D2333" w:rsidP="005D2333">
      <w:pPr>
        <w:pStyle w:val="ListParagraph"/>
        <w:numPr>
          <w:ilvl w:val="0"/>
          <w:numId w:val="44"/>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48D45391" w14:textId="77777777" w:rsidR="005D2333" w:rsidRPr="0070309D" w:rsidRDefault="005D2333" w:rsidP="005D2333">
      <w:pPr>
        <w:pStyle w:val="ListParagraph"/>
        <w:numPr>
          <w:ilvl w:val="0"/>
          <w:numId w:val="44"/>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1496C436"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“UPGRADE CKT 90 NB-GREENS TAP-Lockwood.” Please provide the following information regarding this project:</w:t>
      </w:r>
    </w:p>
    <w:p w14:paraId="76F1F99F" w14:textId="77777777" w:rsidR="005D2333" w:rsidRPr="0070309D" w:rsidRDefault="005D2333" w:rsidP="005D2333">
      <w:pPr>
        <w:pStyle w:val="ListParagraph"/>
        <w:numPr>
          <w:ilvl w:val="0"/>
          <w:numId w:val="4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C0236D5" w14:textId="77777777" w:rsidR="005D2333" w:rsidRPr="0070309D" w:rsidRDefault="005D2333" w:rsidP="005D2333">
      <w:pPr>
        <w:pStyle w:val="ListParagraph"/>
        <w:numPr>
          <w:ilvl w:val="0"/>
          <w:numId w:val="45"/>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3BFE5CC6" w14:textId="77777777" w:rsidR="005D2333" w:rsidRPr="0070309D" w:rsidRDefault="005D2333" w:rsidP="005D2333">
      <w:pPr>
        <w:pStyle w:val="ListParagraph"/>
        <w:numPr>
          <w:ilvl w:val="0"/>
          <w:numId w:val="45"/>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2839F824"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“UPGRADE CKT 25 AND 73 CLODINE - OBRIEN.” Please provide the following information regarding this project:</w:t>
      </w:r>
    </w:p>
    <w:p w14:paraId="52F1393F" w14:textId="77777777" w:rsidR="005D2333" w:rsidRPr="0070309D" w:rsidRDefault="005D2333" w:rsidP="005D2333">
      <w:pPr>
        <w:pStyle w:val="ListParagraph"/>
        <w:numPr>
          <w:ilvl w:val="0"/>
          <w:numId w:val="4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B2DFA42" w14:textId="77777777" w:rsidR="005D2333" w:rsidRPr="0070309D" w:rsidRDefault="005D2333" w:rsidP="005D2333">
      <w:pPr>
        <w:pStyle w:val="ListParagraph"/>
        <w:numPr>
          <w:ilvl w:val="0"/>
          <w:numId w:val="46"/>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7DE67DAE" w14:textId="77777777" w:rsidR="005D2333" w:rsidRPr="0070309D" w:rsidRDefault="005D2333" w:rsidP="005D2333">
      <w:pPr>
        <w:pStyle w:val="ListParagraph"/>
        <w:numPr>
          <w:ilvl w:val="0"/>
          <w:numId w:val="46"/>
        </w:numPr>
        <w:overflowPunct/>
        <w:autoSpaceDE/>
        <w:autoSpaceDN/>
        <w:adjustRightInd/>
        <w:spacing w:before="120"/>
        <w:ind w:left="2160"/>
        <w:contextualSpacing w:val="0"/>
        <w:jc w:val="both"/>
        <w:rPr>
          <w:szCs w:val="24"/>
        </w:rPr>
      </w:pPr>
      <w:r w:rsidRPr="0070309D">
        <w:rPr>
          <w:szCs w:val="24"/>
        </w:rPr>
        <w:lastRenderedPageBreak/>
        <w:t>Any impact the Covid-19 pandemic had on the project.</w:t>
      </w:r>
    </w:p>
    <w:p w14:paraId="0E7075E6" w14:textId="77777777" w:rsidR="005D2333" w:rsidRPr="0070309D" w:rsidRDefault="005D2333" w:rsidP="005D2333">
      <w:pPr>
        <w:pStyle w:val="ListParagraph"/>
        <w:numPr>
          <w:ilvl w:val="0"/>
          <w:numId w:val="46"/>
        </w:numPr>
        <w:overflowPunct/>
        <w:autoSpaceDE/>
        <w:autoSpaceDN/>
        <w:adjustRightInd/>
        <w:spacing w:before="120"/>
        <w:ind w:left="2160"/>
        <w:contextualSpacing w:val="0"/>
        <w:jc w:val="both"/>
        <w:rPr>
          <w:szCs w:val="24"/>
        </w:rPr>
      </w:pPr>
      <w:r w:rsidRPr="0070309D">
        <w:rPr>
          <w:szCs w:val="24"/>
        </w:rPr>
        <w:t>Regarding the explanation for the variance, why were more mats required than initially planned?</w:t>
      </w:r>
    </w:p>
    <w:p w14:paraId="0B67AB6F" w14:textId="1120A289" w:rsidR="005D2333" w:rsidRPr="0070309D" w:rsidRDefault="005D2333" w:rsidP="005D2333">
      <w:pPr>
        <w:pStyle w:val="ListParagraph"/>
        <w:numPr>
          <w:ilvl w:val="0"/>
          <w:numId w:val="46"/>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these solutions were selected</w:t>
      </w:r>
      <w:r>
        <w:rPr>
          <w:szCs w:val="24"/>
        </w:rPr>
        <w:t>.</w:t>
      </w:r>
    </w:p>
    <w:p w14:paraId="2328819D"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“GERTIE TAP UPGRADE.” Please provide the following information regarding this project:</w:t>
      </w:r>
    </w:p>
    <w:p w14:paraId="64013807" w14:textId="77777777" w:rsidR="005D2333" w:rsidRPr="0070309D" w:rsidRDefault="005D2333" w:rsidP="005D2333">
      <w:pPr>
        <w:pStyle w:val="ListParagraph"/>
        <w:numPr>
          <w:ilvl w:val="0"/>
          <w:numId w:val="4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DCF5623" w14:textId="77777777" w:rsidR="005D2333" w:rsidRPr="0070309D" w:rsidRDefault="005D2333" w:rsidP="005D2333">
      <w:pPr>
        <w:pStyle w:val="ListParagraph"/>
        <w:numPr>
          <w:ilvl w:val="0"/>
          <w:numId w:val="47"/>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36283E47" w14:textId="77777777" w:rsidR="005D2333" w:rsidRPr="0070309D" w:rsidRDefault="005D2333" w:rsidP="005D2333">
      <w:pPr>
        <w:pStyle w:val="ListParagraph"/>
        <w:numPr>
          <w:ilvl w:val="0"/>
          <w:numId w:val="47"/>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40EA0129" w14:textId="77777777" w:rsidR="005D2333" w:rsidRPr="0070309D" w:rsidRDefault="005D2333" w:rsidP="005D2333">
      <w:pPr>
        <w:pStyle w:val="ListParagraph"/>
        <w:numPr>
          <w:ilvl w:val="0"/>
          <w:numId w:val="47"/>
        </w:numPr>
        <w:overflowPunct/>
        <w:autoSpaceDE/>
        <w:autoSpaceDN/>
        <w:adjustRightInd/>
        <w:spacing w:before="120"/>
        <w:ind w:left="2160"/>
        <w:contextualSpacing w:val="0"/>
        <w:jc w:val="both"/>
        <w:rPr>
          <w:szCs w:val="24"/>
        </w:rPr>
      </w:pPr>
      <w:r w:rsidRPr="0070309D">
        <w:rPr>
          <w:szCs w:val="24"/>
        </w:rPr>
        <w:t>Regarding the explanation for the variance, what was the cost to do the necessary corrections to the raiser beams?</w:t>
      </w:r>
    </w:p>
    <w:p w14:paraId="6C3B53CA"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“PSARCO-METALSSW REBUILD CKT 94.” Please provide the following information regarding this project:</w:t>
      </w:r>
    </w:p>
    <w:p w14:paraId="3B0A5AAE" w14:textId="77777777" w:rsidR="005D2333" w:rsidRPr="0070309D" w:rsidRDefault="005D2333" w:rsidP="005D2333">
      <w:pPr>
        <w:pStyle w:val="ListParagraph"/>
        <w:numPr>
          <w:ilvl w:val="0"/>
          <w:numId w:val="4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7458713" w14:textId="77777777" w:rsidR="005D2333" w:rsidRPr="0070309D" w:rsidRDefault="005D2333" w:rsidP="005D2333">
      <w:pPr>
        <w:pStyle w:val="ListParagraph"/>
        <w:numPr>
          <w:ilvl w:val="0"/>
          <w:numId w:val="48"/>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15BB0C7" w14:textId="77777777" w:rsidR="005D2333" w:rsidRPr="0070309D" w:rsidRDefault="005D2333" w:rsidP="005D2333">
      <w:pPr>
        <w:pStyle w:val="ListParagraph"/>
        <w:numPr>
          <w:ilvl w:val="0"/>
          <w:numId w:val="48"/>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1599AA12" w14:textId="77777777" w:rsidR="005D2333" w:rsidRPr="0070309D" w:rsidRDefault="005D2333" w:rsidP="005D2333">
      <w:pPr>
        <w:pStyle w:val="ListParagraph"/>
        <w:numPr>
          <w:ilvl w:val="0"/>
          <w:numId w:val="48"/>
        </w:numPr>
        <w:overflowPunct/>
        <w:autoSpaceDE/>
        <w:autoSpaceDN/>
        <w:adjustRightInd/>
        <w:spacing w:before="120"/>
        <w:ind w:left="2160"/>
        <w:contextualSpacing w:val="0"/>
        <w:jc w:val="both"/>
        <w:rPr>
          <w:szCs w:val="24"/>
        </w:rPr>
      </w:pPr>
      <w:r w:rsidRPr="0070309D">
        <w:rPr>
          <w:szCs w:val="24"/>
        </w:rPr>
        <w:t>Regarding the explanation for the variance, what was the damage that required repair and replacement?</w:t>
      </w:r>
    </w:p>
    <w:p w14:paraId="431E3DF8" w14:textId="77777777" w:rsidR="005D2333" w:rsidRPr="0070309D" w:rsidRDefault="005D2333" w:rsidP="005D2333">
      <w:pPr>
        <w:pStyle w:val="ListParagraph"/>
        <w:numPr>
          <w:ilvl w:val="0"/>
          <w:numId w:val="48"/>
        </w:numPr>
        <w:overflowPunct/>
        <w:autoSpaceDE/>
        <w:autoSpaceDN/>
        <w:adjustRightInd/>
        <w:spacing w:before="120"/>
        <w:ind w:left="2160"/>
        <w:contextualSpacing w:val="0"/>
        <w:jc w:val="both"/>
        <w:rPr>
          <w:szCs w:val="24"/>
        </w:rPr>
      </w:pPr>
      <w:r w:rsidRPr="0070309D">
        <w:rPr>
          <w:szCs w:val="24"/>
        </w:rPr>
        <w:t xml:space="preserve">Regarding the explanation for the variance, why was the </w:t>
      </w:r>
      <w:proofErr w:type="spellStart"/>
      <w:r w:rsidRPr="0070309D">
        <w:rPr>
          <w:szCs w:val="24"/>
        </w:rPr>
        <w:t>deadend</w:t>
      </w:r>
      <w:proofErr w:type="spellEnd"/>
      <w:r w:rsidRPr="0070309D">
        <w:rPr>
          <w:szCs w:val="24"/>
        </w:rPr>
        <w:t xml:space="preserve"> material missing from one structure</w:t>
      </w:r>
      <w:r>
        <w:rPr>
          <w:szCs w:val="24"/>
        </w:rPr>
        <w:t>,</w:t>
      </w:r>
      <w:r w:rsidRPr="0070309D">
        <w:rPr>
          <w:szCs w:val="24"/>
        </w:rPr>
        <w:t xml:space="preserve"> and why were two </w:t>
      </w:r>
      <w:proofErr w:type="spellStart"/>
      <w:r w:rsidRPr="0070309D">
        <w:rPr>
          <w:szCs w:val="24"/>
        </w:rPr>
        <w:t>deadend</w:t>
      </w:r>
      <w:proofErr w:type="spellEnd"/>
      <w:r w:rsidRPr="0070309D">
        <w:rPr>
          <w:szCs w:val="24"/>
        </w:rPr>
        <w:t xml:space="preserve"> structures required to overcome this issue?</w:t>
      </w:r>
    </w:p>
    <w:p w14:paraId="7A3C2D3B"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“RITTENHAUS REBUILD CKT 95B TAP.” Please provide the following information regarding this project:</w:t>
      </w:r>
    </w:p>
    <w:p w14:paraId="71A01DFA" w14:textId="77777777" w:rsidR="005D2333" w:rsidRPr="0070309D" w:rsidRDefault="005D2333" w:rsidP="005D2333">
      <w:pPr>
        <w:pStyle w:val="ListParagraph"/>
        <w:numPr>
          <w:ilvl w:val="0"/>
          <w:numId w:val="4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6AAEF3E" w14:textId="77777777" w:rsidR="005D2333" w:rsidRPr="0070309D" w:rsidRDefault="005D2333" w:rsidP="005D2333">
      <w:pPr>
        <w:pStyle w:val="ListParagraph"/>
        <w:numPr>
          <w:ilvl w:val="0"/>
          <w:numId w:val="49"/>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6A8D4E6" w14:textId="77777777" w:rsidR="005D2333" w:rsidRPr="0070309D" w:rsidRDefault="005D2333" w:rsidP="005D2333">
      <w:pPr>
        <w:pStyle w:val="ListParagraph"/>
        <w:numPr>
          <w:ilvl w:val="0"/>
          <w:numId w:val="49"/>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15FC37F3"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“RITTENHAUS TAP CKT 86 REBUILD.” Please provide the following information regarding this project:</w:t>
      </w:r>
    </w:p>
    <w:p w14:paraId="07FB2831" w14:textId="77777777" w:rsidR="005D2333" w:rsidRPr="0070309D" w:rsidRDefault="005D2333" w:rsidP="005D2333">
      <w:pPr>
        <w:pStyle w:val="ListParagraph"/>
        <w:numPr>
          <w:ilvl w:val="0"/>
          <w:numId w:val="5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9419B25" w14:textId="77777777" w:rsidR="005D2333" w:rsidRPr="0070309D" w:rsidRDefault="005D2333" w:rsidP="005D2333">
      <w:pPr>
        <w:pStyle w:val="ListParagraph"/>
        <w:numPr>
          <w:ilvl w:val="0"/>
          <w:numId w:val="50"/>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74E9AEE2" w14:textId="77777777" w:rsidR="005D2333" w:rsidRPr="0070309D" w:rsidRDefault="005D2333" w:rsidP="005D2333">
      <w:pPr>
        <w:pStyle w:val="ListParagraph"/>
        <w:numPr>
          <w:ilvl w:val="0"/>
          <w:numId w:val="50"/>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43E70924"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“TRSM PREV MAINTENANCE PRGM-CAPITAL.” Please provide the following information regarding this project:</w:t>
      </w:r>
    </w:p>
    <w:p w14:paraId="1156796E" w14:textId="77777777" w:rsidR="005D2333" w:rsidRPr="0070309D" w:rsidRDefault="005D2333" w:rsidP="005D2333">
      <w:pPr>
        <w:pStyle w:val="ListParagraph"/>
        <w:numPr>
          <w:ilvl w:val="0"/>
          <w:numId w:val="51"/>
        </w:numPr>
        <w:overflowPunct/>
        <w:autoSpaceDE/>
        <w:autoSpaceDN/>
        <w:adjustRightInd/>
        <w:spacing w:before="120"/>
        <w:ind w:left="2160"/>
        <w:contextualSpacing w:val="0"/>
        <w:jc w:val="both"/>
        <w:rPr>
          <w:szCs w:val="24"/>
        </w:rPr>
      </w:pPr>
      <w:r w:rsidRPr="0070309D">
        <w:rPr>
          <w:szCs w:val="24"/>
        </w:rPr>
        <w:lastRenderedPageBreak/>
        <w:t>Please report the final total project cost by FERC Account for this project.</w:t>
      </w:r>
    </w:p>
    <w:p w14:paraId="3D7D3226" w14:textId="77777777" w:rsidR="005D2333" w:rsidRPr="0070309D" w:rsidRDefault="005D2333" w:rsidP="005D2333">
      <w:pPr>
        <w:pStyle w:val="ListParagraph"/>
        <w:numPr>
          <w:ilvl w:val="0"/>
          <w:numId w:val="51"/>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6F9B6B2" w14:textId="77777777" w:rsidR="005D2333" w:rsidRPr="0070309D" w:rsidRDefault="005D2333" w:rsidP="005D2333">
      <w:pPr>
        <w:pStyle w:val="ListParagraph"/>
        <w:numPr>
          <w:ilvl w:val="0"/>
          <w:numId w:val="51"/>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34E28ACE" w14:textId="77777777" w:rsidR="005D2333" w:rsidRPr="0070309D" w:rsidRDefault="005D2333" w:rsidP="005D2333">
      <w:pPr>
        <w:pStyle w:val="ListParagraph"/>
        <w:numPr>
          <w:ilvl w:val="0"/>
          <w:numId w:val="51"/>
        </w:numPr>
        <w:overflowPunct/>
        <w:autoSpaceDE/>
        <w:autoSpaceDN/>
        <w:adjustRightInd/>
        <w:spacing w:before="120"/>
        <w:ind w:left="2160"/>
        <w:contextualSpacing w:val="0"/>
        <w:jc w:val="both"/>
        <w:rPr>
          <w:szCs w:val="24"/>
        </w:rPr>
      </w:pPr>
      <w:r w:rsidRPr="0070309D">
        <w:rPr>
          <w:szCs w:val="24"/>
        </w:rPr>
        <w:t>Any impact Winter Storm Uri had on the project.</w:t>
      </w:r>
    </w:p>
    <w:p w14:paraId="71F3C6E4" w14:textId="77777777" w:rsidR="005D2333" w:rsidRPr="0070309D" w:rsidRDefault="005D2333" w:rsidP="005D2333">
      <w:pPr>
        <w:pStyle w:val="ListParagraph"/>
        <w:numPr>
          <w:ilvl w:val="0"/>
          <w:numId w:val="51"/>
        </w:numPr>
        <w:overflowPunct/>
        <w:autoSpaceDE/>
        <w:autoSpaceDN/>
        <w:adjustRightInd/>
        <w:spacing w:before="120"/>
        <w:ind w:left="2160"/>
        <w:contextualSpacing w:val="0"/>
        <w:jc w:val="both"/>
        <w:rPr>
          <w:szCs w:val="24"/>
        </w:rPr>
      </w:pPr>
      <w:r w:rsidRPr="0070309D">
        <w:rPr>
          <w:szCs w:val="24"/>
        </w:rPr>
        <w:t>Regarding the explanation for the variance, what were the extent of the pipeline company's requirements?</w:t>
      </w:r>
    </w:p>
    <w:p w14:paraId="302212AA" w14:textId="77777777" w:rsidR="005D2333" w:rsidRPr="0070309D" w:rsidRDefault="005D2333" w:rsidP="005D2333">
      <w:pPr>
        <w:pStyle w:val="ListParagraph"/>
        <w:numPr>
          <w:ilvl w:val="0"/>
          <w:numId w:val="51"/>
        </w:numPr>
        <w:overflowPunct/>
        <w:autoSpaceDE/>
        <w:autoSpaceDN/>
        <w:adjustRightInd/>
        <w:spacing w:before="120"/>
        <w:ind w:left="2160"/>
        <w:contextualSpacing w:val="0"/>
        <w:jc w:val="both"/>
        <w:rPr>
          <w:szCs w:val="24"/>
        </w:rPr>
      </w:pPr>
      <w:r w:rsidRPr="0070309D">
        <w:rPr>
          <w:szCs w:val="24"/>
        </w:rPr>
        <w:t>Regarding the explanation for the variance, what were the rest of the unexpected ROW issues?</w:t>
      </w:r>
    </w:p>
    <w:p w14:paraId="2632C4B9" w14:textId="77777777" w:rsidR="005D2333" w:rsidRPr="0070309D" w:rsidRDefault="005D2333" w:rsidP="005D2333">
      <w:pPr>
        <w:pStyle w:val="ListParagraph"/>
        <w:numPr>
          <w:ilvl w:val="0"/>
          <w:numId w:val="51"/>
        </w:numPr>
        <w:overflowPunct/>
        <w:autoSpaceDE/>
        <w:autoSpaceDN/>
        <w:adjustRightInd/>
        <w:spacing w:before="120"/>
        <w:ind w:left="2160"/>
        <w:contextualSpacing w:val="0"/>
        <w:jc w:val="both"/>
        <w:rPr>
          <w:szCs w:val="24"/>
        </w:rPr>
      </w:pPr>
      <w:r w:rsidRPr="0070309D">
        <w:rPr>
          <w:szCs w:val="24"/>
        </w:rPr>
        <w:t>Regarding the explanation for the variance, was the cost of the construction in severe weather less than the cost of delaying the project due to weather?</w:t>
      </w:r>
    </w:p>
    <w:p w14:paraId="04B1B332"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“BRAZOS RIVER STRUCTURE RELOCATIONS.” Please provide the following information regarding this project:</w:t>
      </w:r>
    </w:p>
    <w:p w14:paraId="30342B4E" w14:textId="77777777" w:rsidR="005D2333" w:rsidRPr="0070309D" w:rsidRDefault="005D2333" w:rsidP="005D2333">
      <w:pPr>
        <w:pStyle w:val="ListParagraph"/>
        <w:numPr>
          <w:ilvl w:val="0"/>
          <w:numId w:val="5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C6E1445" w14:textId="77777777" w:rsidR="005D2333" w:rsidRPr="0070309D" w:rsidRDefault="005D2333" w:rsidP="005D2333">
      <w:pPr>
        <w:pStyle w:val="ListParagraph"/>
        <w:numPr>
          <w:ilvl w:val="0"/>
          <w:numId w:val="52"/>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60C791B" w14:textId="77777777" w:rsidR="005D2333" w:rsidRPr="0070309D" w:rsidRDefault="005D2333" w:rsidP="005D2333">
      <w:pPr>
        <w:pStyle w:val="ListParagraph"/>
        <w:numPr>
          <w:ilvl w:val="0"/>
          <w:numId w:val="52"/>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278EB2B6" w14:textId="77777777" w:rsidR="005D2333" w:rsidRPr="0070309D" w:rsidRDefault="005D2333" w:rsidP="005D2333">
      <w:pPr>
        <w:pStyle w:val="ListParagraph"/>
        <w:numPr>
          <w:ilvl w:val="0"/>
          <w:numId w:val="52"/>
        </w:numPr>
        <w:overflowPunct/>
        <w:autoSpaceDE/>
        <w:autoSpaceDN/>
        <w:adjustRightInd/>
        <w:spacing w:before="120"/>
        <w:ind w:left="2160"/>
        <w:contextualSpacing w:val="0"/>
        <w:jc w:val="both"/>
        <w:rPr>
          <w:szCs w:val="24"/>
        </w:rPr>
      </w:pPr>
      <w:r w:rsidRPr="0070309D">
        <w:rPr>
          <w:szCs w:val="24"/>
        </w:rPr>
        <w:t>Any impact Winter Storm Uri had on the project.</w:t>
      </w:r>
    </w:p>
    <w:p w14:paraId="286AC8E9" w14:textId="77777777" w:rsidR="005D2333" w:rsidRPr="0070309D" w:rsidRDefault="005D2333" w:rsidP="005D2333">
      <w:pPr>
        <w:pStyle w:val="ListParagraph"/>
        <w:numPr>
          <w:ilvl w:val="0"/>
          <w:numId w:val="52"/>
        </w:numPr>
        <w:overflowPunct/>
        <w:autoSpaceDE/>
        <w:autoSpaceDN/>
        <w:adjustRightInd/>
        <w:spacing w:before="120"/>
        <w:ind w:left="2160"/>
        <w:contextualSpacing w:val="0"/>
        <w:jc w:val="both"/>
        <w:rPr>
          <w:szCs w:val="24"/>
        </w:rPr>
      </w:pPr>
      <w:r w:rsidRPr="0070309D">
        <w:rPr>
          <w:szCs w:val="24"/>
        </w:rPr>
        <w:t>Regarding the explanation for the variance, was the severe weather mentioned the same as the hurricane? What was the name of the hurricane? Were there any other ways the hurricane impacted this project?</w:t>
      </w:r>
    </w:p>
    <w:p w14:paraId="23AA4F7D"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“PSARCO-CROSBY REBUILD CKT 08G.” Please provide the following information regarding this project:</w:t>
      </w:r>
    </w:p>
    <w:p w14:paraId="57B834C4" w14:textId="77777777" w:rsidR="005D2333" w:rsidRPr="0070309D" w:rsidRDefault="005D2333" w:rsidP="005D2333">
      <w:pPr>
        <w:pStyle w:val="ListParagraph"/>
        <w:numPr>
          <w:ilvl w:val="0"/>
          <w:numId w:val="5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0CD328C" w14:textId="77777777" w:rsidR="005D2333" w:rsidRPr="0070309D" w:rsidRDefault="005D2333" w:rsidP="005D2333">
      <w:pPr>
        <w:pStyle w:val="ListParagraph"/>
        <w:numPr>
          <w:ilvl w:val="0"/>
          <w:numId w:val="53"/>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B18FB8D" w14:textId="77777777" w:rsidR="005D2333" w:rsidRPr="0070309D" w:rsidRDefault="005D2333" w:rsidP="005D2333">
      <w:pPr>
        <w:pStyle w:val="ListParagraph"/>
        <w:numPr>
          <w:ilvl w:val="0"/>
          <w:numId w:val="53"/>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38773022" w14:textId="77777777" w:rsidR="005D2333" w:rsidRPr="0070309D" w:rsidRDefault="005D2333" w:rsidP="005D2333">
      <w:pPr>
        <w:pStyle w:val="ListParagraph"/>
        <w:numPr>
          <w:ilvl w:val="0"/>
          <w:numId w:val="53"/>
        </w:numPr>
        <w:overflowPunct/>
        <w:autoSpaceDE/>
        <w:autoSpaceDN/>
        <w:adjustRightInd/>
        <w:spacing w:before="120"/>
        <w:ind w:left="2160"/>
        <w:contextualSpacing w:val="0"/>
        <w:jc w:val="both"/>
        <w:rPr>
          <w:szCs w:val="24"/>
        </w:rPr>
      </w:pPr>
      <w:r w:rsidRPr="0070309D">
        <w:rPr>
          <w:szCs w:val="24"/>
        </w:rPr>
        <w:t>Any impact Winter Storm Uri had on the project.</w:t>
      </w:r>
    </w:p>
    <w:p w14:paraId="4F7E4F02" w14:textId="77777777" w:rsidR="005D2333" w:rsidRPr="0070309D" w:rsidRDefault="005D2333" w:rsidP="005D2333">
      <w:pPr>
        <w:pStyle w:val="ListParagraph"/>
        <w:numPr>
          <w:ilvl w:val="0"/>
          <w:numId w:val="53"/>
        </w:numPr>
        <w:overflowPunct/>
        <w:autoSpaceDE/>
        <w:autoSpaceDN/>
        <w:adjustRightInd/>
        <w:spacing w:before="120"/>
        <w:ind w:left="2160"/>
        <w:contextualSpacing w:val="0"/>
        <w:jc w:val="both"/>
        <w:rPr>
          <w:szCs w:val="24"/>
        </w:rPr>
      </w:pPr>
      <w:r w:rsidRPr="0070309D">
        <w:rPr>
          <w:szCs w:val="24"/>
        </w:rPr>
        <w:t>Regarding the explanation for the variance, please explain the issues with caving and why they were unanticipated.</w:t>
      </w:r>
    </w:p>
    <w:p w14:paraId="3BA9E495" w14:textId="77777777" w:rsidR="005D2333" w:rsidRPr="0070309D" w:rsidRDefault="005D2333" w:rsidP="005D2333">
      <w:pPr>
        <w:pStyle w:val="ListParagraph"/>
        <w:numPr>
          <w:ilvl w:val="0"/>
          <w:numId w:val="53"/>
        </w:numPr>
        <w:overflowPunct/>
        <w:autoSpaceDE/>
        <w:autoSpaceDN/>
        <w:adjustRightInd/>
        <w:spacing w:before="120"/>
        <w:ind w:left="2160"/>
        <w:contextualSpacing w:val="0"/>
        <w:jc w:val="both"/>
        <w:rPr>
          <w:szCs w:val="24"/>
        </w:rPr>
      </w:pPr>
      <w:r w:rsidRPr="0070309D">
        <w:rPr>
          <w:szCs w:val="24"/>
        </w:rPr>
        <w:t>Regarding the explanation for the variance, what was the cost of the mats and was that less than the cost of delaying the project due to weather?</w:t>
      </w:r>
    </w:p>
    <w:p w14:paraId="7FB2EE55"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“LINE CLEARANCE CORRECTIONS.” Please provide the following information regarding this project:</w:t>
      </w:r>
    </w:p>
    <w:p w14:paraId="0E6E3AA7" w14:textId="77777777" w:rsidR="005D2333" w:rsidRPr="0070309D" w:rsidRDefault="005D2333" w:rsidP="005D2333">
      <w:pPr>
        <w:pStyle w:val="ListParagraph"/>
        <w:numPr>
          <w:ilvl w:val="0"/>
          <w:numId w:val="5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5CCD13D" w14:textId="77777777" w:rsidR="005D2333" w:rsidRPr="0070309D" w:rsidRDefault="005D2333" w:rsidP="005D2333">
      <w:pPr>
        <w:pStyle w:val="ListParagraph"/>
        <w:numPr>
          <w:ilvl w:val="0"/>
          <w:numId w:val="54"/>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D83F053" w14:textId="77777777" w:rsidR="005D2333" w:rsidRPr="0070309D" w:rsidRDefault="005D2333" w:rsidP="005D2333">
      <w:pPr>
        <w:pStyle w:val="ListParagraph"/>
        <w:numPr>
          <w:ilvl w:val="0"/>
          <w:numId w:val="54"/>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19A7477E" w14:textId="77777777" w:rsidR="005D2333" w:rsidRPr="0070309D" w:rsidRDefault="005D2333" w:rsidP="005D2333">
      <w:pPr>
        <w:pStyle w:val="ListParagraph"/>
        <w:numPr>
          <w:ilvl w:val="0"/>
          <w:numId w:val="54"/>
        </w:numPr>
        <w:overflowPunct/>
        <w:autoSpaceDE/>
        <w:autoSpaceDN/>
        <w:adjustRightInd/>
        <w:spacing w:before="120"/>
        <w:ind w:left="2160"/>
        <w:contextualSpacing w:val="0"/>
        <w:jc w:val="both"/>
        <w:rPr>
          <w:szCs w:val="24"/>
        </w:rPr>
      </w:pPr>
      <w:r w:rsidRPr="0070309D">
        <w:rPr>
          <w:szCs w:val="24"/>
        </w:rPr>
        <w:t>Any impact Winter Storm Uri had on the project.</w:t>
      </w:r>
    </w:p>
    <w:p w14:paraId="416E6E1C" w14:textId="5E9BB175" w:rsidR="005D2333" w:rsidRPr="0070309D" w:rsidRDefault="005D2333" w:rsidP="005D2333">
      <w:pPr>
        <w:pStyle w:val="ListParagraph"/>
        <w:numPr>
          <w:ilvl w:val="0"/>
          <w:numId w:val="54"/>
        </w:numPr>
        <w:overflowPunct/>
        <w:autoSpaceDE/>
        <w:autoSpaceDN/>
        <w:adjustRightInd/>
        <w:spacing w:before="120"/>
        <w:ind w:left="2160"/>
        <w:contextualSpacing w:val="0"/>
        <w:jc w:val="both"/>
        <w:rPr>
          <w:szCs w:val="24"/>
        </w:rPr>
      </w:pPr>
      <w:r w:rsidRPr="0070309D">
        <w:rPr>
          <w:szCs w:val="24"/>
        </w:rPr>
        <w:lastRenderedPageBreak/>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these solutions were selected</w:t>
      </w:r>
      <w:r>
        <w:rPr>
          <w:szCs w:val="24"/>
        </w:rPr>
        <w:t>.</w:t>
      </w:r>
    </w:p>
    <w:p w14:paraId="448310FF"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“MORGAN PT-ALKANE REBUILD 138KV CK96.” Please provide the following information regarding this project:</w:t>
      </w:r>
    </w:p>
    <w:p w14:paraId="732FE4E5" w14:textId="77777777" w:rsidR="005D2333" w:rsidRPr="0070309D" w:rsidRDefault="005D2333" w:rsidP="005D2333">
      <w:pPr>
        <w:pStyle w:val="ListParagraph"/>
        <w:numPr>
          <w:ilvl w:val="0"/>
          <w:numId w:val="5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F6D125D" w14:textId="77777777" w:rsidR="005D2333" w:rsidRPr="0070309D" w:rsidRDefault="005D2333" w:rsidP="005D2333">
      <w:pPr>
        <w:pStyle w:val="ListParagraph"/>
        <w:numPr>
          <w:ilvl w:val="0"/>
          <w:numId w:val="55"/>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6664649" w14:textId="77777777" w:rsidR="005D2333" w:rsidRPr="0070309D" w:rsidRDefault="005D2333" w:rsidP="005D2333">
      <w:pPr>
        <w:pStyle w:val="ListParagraph"/>
        <w:numPr>
          <w:ilvl w:val="0"/>
          <w:numId w:val="55"/>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7CA349D0" w14:textId="77777777" w:rsidR="005D2333" w:rsidRPr="0070309D" w:rsidRDefault="005D2333" w:rsidP="005D2333">
      <w:pPr>
        <w:pStyle w:val="ListParagraph"/>
        <w:numPr>
          <w:ilvl w:val="0"/>
          <w:numId w:val="55"/>
        </w:numPr>
        <w:overflowPunct/>
        <w:autoSpaceDE/>
        <w:autoSpaceDN/>
        <w:adjustRightInd/>
        <w:spacing w:before="120"/>
        <w:ind w:left="2160"/>
        <w:contextualSpacing w:val="0"/>
        <w:jc w:val="both"/>
        <w:rPr>
          <w:szCs w:val="24"/>
        </w:rPr>
      </w:pPr>
      <w:r w:rsidRPr="0070309D">
        <w:rPr>
          <w:szCs w:val="24"/>
        </w:rPr>
        <w:t>Regarding the explanation for the variance, please elaborate on the issues with the trains and railways and why they impacted access to the project.</w:t>
      </w:r>
    </w:p>
    <w:p w14:paraId="1F53B4F7"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“RESTORE CKT 18/27/60B COLORADO RIVER CROSSING.” Please provide the following information regarding this project:</w:t>
      </w:r>
    </w:p>
    <w:p w14:paraId="695219B5" w14:textId="77777777" w:rsidR="005D2333" w:rsidRPr="0070309D" w:rsidRDefault="005D2333" w:rsidP="005D2333">
      <w:pPr>
        <w:pStyle w:val="ListParagraph"/>
        <w:numPr>
          <w:ilvl w:val="0"/>
          <w:numId w:val="5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DB11484" w14:textId="77777777" w:rsidR="005D2333" w:rsidRPr="0070309D" w:rsidRDefault="005D2333" w:rsidP="005D2333">
      <w:pPr>
        <w:pStyle w:val="ListParagraph"/>
        <w:numPr>
          <w:ilvl w:val="0"/>
          <w:numId w:val="56"/>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5D6CC4AC" w14:textId="77777777" w:rsidR="005D2333" w:rsidRPr="0070309D" w:rsidRDefault="005D2333" w:rsidP="005D2333">
      <w:pPr>
        <w:pStyle w:val="ListParagraph"/>
        <w:numPr>
          <w:ilvl w:val="0"/>
          <w:numId w:val="56"/>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30C1E795" w14:textId="77777777" w:rsidR="005D2333" w:rsidRPr="0070309D" w:rsidRDefault="005D2333" w:rsidP="005D2333">
      <w:pPr>
        <w:pStyle w:val="ListParagraph"/>
        <w:numPr>
          <w:ilvl w:val="0"/>
          <w:numId w:val="56"/>
        </w:numPr>
        <w:overflowPunct/>
        <w:autoSpaceDE/>
        <w:autoSpaceDN/>
        <w:adjustRightInd/>
        <w:spacing w:before="120"/>
        <w:ind w:left="2160"/>
        <w:contextualSpacing w:val="0"/>
        <w:jc w:val="both"/>
        <w:rPr>
          <w:szCs w:val="24"/>
        </w:rPr>
      </w:pPr>
      <w:r w:rsidRPr="0070309D">
        <w:rPr>
          <w:szCs w:val="24"/>
        </w:rPr>
        <w:t>Any impact Winter Storm Uri had on the project.</w:t>
      </w:r>
    </w:p>
    <w:p w14:paraId="19DE0497" w14:textId="77777777" w:rsidR="005D2333" w:rsidRPr="0070309D" w:rsidRDefault="005D2333" w:rsidP="005D2333">
      <w:pPr>
        <w:pStyle w:val="ListParagraph"/>
        <w:numPr>
          <w:ilvl w:val="0"/>
          <w:numId w:val="56"/>
        </w:numPr>
        <w:overflowPunct/>
        <w:autoSpaceDE/>
        <w:autoSpaceDN/>
        <w:adjustRightInd/>
        <w:spacing w:before="120"/>
        <w:ind w:left="2160"/>
        <w:contextualSpacing w:val="0"/>
        <w:jc w:val="both"/>
        <w:rPr>
          <w:szCs w:val="24"/>
        </w:rPr>
      </w:pPr>
      <w:r w:rsidRPr="0070309D">
        <w:rPr>
          <w:szCs w:val="24"/>
        </w:rPr>
        <w:t>Regarding the explanation for the variance, was the temporary easement due to the bypass?</w:t>
      </w:r>
    </w:p>
    <w:p w14:paraId="7562D6F0" w14:textId="15F3CE84" w:rsidR="005D2333" w:rsidRPr="0070309D" w:rsidRDefault="005D2333" w:rsidP="005D2333">
      <w:pPr>
        <w:pStyle w:val="ListParagraph"/>
        <w:numPr>
          <w:ilvl w:val="0"/>
          <w:numId w:val="56"/>
        </w:numPr>
        <w:overflowPunct/>
        <w:autoSpaceDE/>
        <w:autoSpaceDN/>
        <w:adjustRightInd/>
        <w:spacing w:before="120"/>
        <w:ind w:left="2160"/>
        <w:contextualSpacing w:val="0"/>
        <w:jc w:val="both"/>
        <w:rPr>
          <w:szCs w:val="24"/>
        </w:rPr>
      </w:pPr>
      <w:r w:rsidRPr="0070309D">
        <w:rPr>
          <w:szCs w:val="24"/>
        </w:rPr>
        <w:t>Regarding the explanation for the variance, what were the circumstances that required the project to be energized “on time</w:t>
      </w:r>
      <w:r>
        <w:rPr>
          <w:szCs w:val="24"/>
        </w:rPr>
        <w:t>?</w:t>
      </w:r>
      <w:r w:rsidRPr="0070309D">
        <w:rPr>
          <w:szCs w:val="24"/>
        </w:rPr>
        <w:t>”</w:t>
      </w:r>
    </w:p>
    <w:p w14:paraId="6BDCBD54"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“MISSOURI CITY-ADD 3RD XFMR AND 2 FEEDERS.” Please provide the following information regarding this project:</w:t>
      </w:r>
    </w:p>
    <w:p w14:paraId="0E58415F" w14:textId="77777777" w:rsidR="005D2333" w:rsidRPr="0070309D" w:rsidRDefault="005D2333" w:rsidP="005D2333">
      <w:pPr>
        <w:pStyle w:val="ListParagraph"/>
        <w:numPr>
          <w:ilvl w:val="0"/>
          <w:numId w:val="5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AD084BE" w14:textId="77777777" w:rsidR="005D2333" w:rsidRPr="0070309D" w:rsidRDefault="005D2333" w:rsidP="005D2333">
      <w:pPr>
        <w:pStyle w:val="ListParagraph"/>
        <w:numPr>
          <w:ilvl w:val="0"/>
          <w:numId w:val="57"/>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5C8165CE" w14:textId="77777777" w:rsidR="005D2333" w:rsidRPr="0070309D" w:rsidRDefault="005D2333" w:rsidP="005D2333">
      <w:pPr>
        <w:pStyle w:val="ListParagraph"/>
        <w:numPr>
          <w:ilvl w:val="0"/>
          <w:numId w:val="57"/>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6B2B888B" w14:textId="77777777" w:rsidR="005D2333" w:rsidRPr="0070309D" w:rsidRDefault="005D2333" w:rsidP="005D2333">
      <w:pPr>
        <w:pStyle w:val="ListParagraph"/>
        <w:numPr>
          <w:ilvl w:val="0"/>
          <w:numId w:val="57"/>
        </w:numPr>
        <w:overflowPunct/>
        <w:autoSpaceDE/>
        <w:autoSpaceDN/>
        <w:adjustRightInd/>
        <w:spacing w:before="120"/>
        <w:ind w:left="2160"/>
        <w:contextualSpacing w:val="0"/>
        <w:jc w:val="both"/>
        <w:rPr>
          <w:szCs w:val="24"/>
        </w:rPr>
      </w:pPr>
      <w:r w:rsidRPr="0070309D">
        <w:rPr>
          <w:szCs w:val="24"/>
        </w:rPr>
        <w:t>Any impact Winter Storm Uri had on the project.</w:t>
      </w:r>
    </w:p>
    <w:p w14:paraId="00222E3E" w14:textId="77777777" w:rsidR="005D2333" w:rsidRPr="0070309D" w:rsidRDefault="005D2333" w:rsidP="005D2333">
      <w:pPr>
        <w:pStyle w:val="ListParagraph"/>
        <w:numPr>
          <w:ilvl w:val="0"/>
          <w:numId w:val="57"/>
        </w:numPr>
        <w:overflowPunct/>
        <w:autoSpaceDE/>
        <w:autoSpaceDN/>
        <w:adjustRightInd/>
        <w:spacing w:before="120"/>
        <w:ind w:left="2160"/>
        <w:contextualSpacing w:val="0"/>
        <w:jc w:val="both"/>
        <w:rPr>
          <w:szCs w:val="24"/>
        </w:rPr>
      </w:pPr>
      <w:r w:rsidRPr="0070309D">
        <w:rPr>
          <w:szCs w:val="24"/>
        </w:rPr>
        <w:t>Regarding the explanation for the variance, was there a particular storm that was responsible for the flooding?</w:t>
      </w:r>
    </w:p>
    <w:p w14:paraId="3A54A9CF" w14:textId="77777777" w:rsidR="005D2333" w:rsidRPr="0070309D" w:rsidRDefault="005D2333" w:rsidP="005D2333">
      <w:pPr>
        <w:pStyle w:val="ListParagraph"/>
        <w:numPr>
          <w:ilvl w:val="0"/>
          <w:numId w:val="57"/>
        </w:numPr>
        <w:overflowPunct/>
        <w:autoSpaceDE/>
        <w:autoSpaceDN/>
        <w:adjustRightInd/>
        <w:spacing w:before="120"/>
        <w:ind w:left="2160"/>
        <w:contextualSpacing w:val="0"/>
        <w:jc w:val="both"/>
        <w:rPr>
          <w:szCs w:val="24"/>
        </w:rPr>
      </w:pPr>
      <w:r w:rsidRPr="0070309D">
        <w:rPr>
          <w:szCs w:val="24"/>
        </w:rPr>
        <w:t>Regarding the explanation for the variance, what was the cost of using the additional mats?</w:t>
      </w:r>
    </w:p>
    <w:p w14:paraId="5D034743"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“JONES CREEK NEW 12KV SUB.” Please provide the following information regarding this project:</w:t>
      </w:r>
    </w:p>
    <w:p w14:paraId="61D1AE21" w14:textId="77777777" w:rsidR="005D2333" w:rsidRPr="0070309D" w:rsidRDefault="005D2333" w:rsidP="005D2333">
      <w:pPr>
        <w:pStyle w:val="ListParagraph"/>
        <w:numPr>
          <w:ilvl w:val="0"/>
          <w:numId w:val="5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4120B32" w14:textId="77777777" w:rsidR="005D2333" w:rsidRPr="0070309D" w:rsidRDefault="005D2333" w:rsidP="005D2333">
      <w:pPr>
        <w:pStyle w:val="ListParagraph"/>
        <w:numPr>
          <w:ilvl w:val="0"/>
          <w:numId w:val="58"/>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3444387" w14:textId="77777777" w:rsidR="005D2333" w:rsidRPr="0070309D" w:rsidRDefault="005D2333" w:rsidP="005D2333">
      <w:pPr>
        <w:pStyle w:val="ListParagraph"/>
        <w:numPr>
          <w:ilvl w:val="0"/>
          <w:numId w:val="58"/>
        </w:numPr>
        <w:overflowPunct/>
        <w:autoSpaceDE/>
        <w:autoSpaceDN/>
        <w:adjustRightInd/>
        <w:spacing w:before="120"/>
        <w:ind w:left="2160"/>
        <w:contextualSpacing w:val="0"/>
        <w:jc w:val="both"/>
        <w:rPr>
          <w:szCs w:val="24"/>
        </w:rPr>
      </w:pPr>
      <w:r w:rsidRPr="0070309D">
        <w:rPr>
          <w:szCs w:val="24"/>
        </w:rPr>
        <w:lastRenderedPageBreak/>
        <w:t>Any impact the Covid-19 pandemic had on the project.</w:t>
      </w:r>
    </w:p>
    <w:p w14:paraId="6CDF34A8" w14:textId="77777777" w:rsidR="005D2333" w:rsidRPr="0070309D" w:rsidRDefault="005D2333" w:rsidP="005D2333">
      <w:pPr>
        <w:pStyle w:val="ListParagraph"/>
        <w:numPr>
          <w:ilvl w:val="0"/>
          <w:numId w:val="58"/>
        </w:numPr>
        <w:overflowPunct/>
        <w:autoSpaceDE/>
        <w:autoSpaceDN/>
        <w:adjustRightInd/>
        <w:spacing w:before="120"/>
        <w:ind w:left="2160"/>
        <w:contextualSpacing w:val="0"/>
        <w:jc w:val="both"/>
        <w:rPr>
          <w:szCs w:val="24"/>
        </w:rPr>
      </w:pPr>
      <w:r w:rsidRPr="0070309D">
        <w:rPr>
          <w:szCs w:val="24"/>
        </w:rPr>
        <w:t>Any impact Winter Storm Uri had on the project.</w:t>
      </w:r>
    </w:p>
    <w:p w14:paraId="49F40E17" w14:textId="77777777" w:rsidR="005D2333" w:rsidRPr="0070309D" w:rsidRDefault="005D2333" w:rsidP="005D2333">
      <w:pPr>
        <w:pStyle w:val="ListParagraph"/>
        <w:numPr>
          <w:ilvl w:val="0"/>
          <w:numId w:val="58"/>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2CD58E8"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“San Bernard Sub for Danciger Solar.” Please provide the following information regarding this project:</w:t>
      </w:r>
    </w:p>
    <w:p w14:paraId="0AD879E0" w14:textId="77777777" w:rsidR="005D2333" w:rsidRPr="0070309D" w:rsidRDefault="005D2333" w:rsidP="005D2333">
      <w:pPr>
        <w:pStyle w:val="ListParagraph"/>
        <w:numPr>
          <w:ilvl w:val="0"/>
          <w:numId w:val="5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DC845B1" w14:textId="77777777" w:rsidR="005D2333" w:rsidRPr="0070309D" w:rsidRDefault="005D2333" w:rsidP="005D2333">
      <w:pPr>
        <w:pStyle w:val="ListParagraph"/>
        <w:numPr>
          <w:ilvl w:val="0"/>
          <w:numId w:val="59"/>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77265D6E" w14:textId="77777777" w:rsidR="005D2333" w:rsidRPr="0070309D" w:rsidRDefault="005D2333" w:rsidP="005D2333">
      <w:pPr>
        <w:pStyle w:val="ListParagraph"/>
        <w:numPr>
          <w:ilvl w:val="0"/>
          <w:numId w:val="59"/>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15DB45C4"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“EXPLORER CORNER.” Please provide the following information regarding this project:</w:t>
      </w:r>
    </w:p>
    <w:p w14:paraId="18102CF9" w14:textId="77777777" w:rsidR="005D2333" w:rsidRPr="0070309D" w:rsidRDefault="005D2333" w:rsidP="005D2333">
      <w:pPr>
        <w:pStyle w:val="ListParagraph"/>
        <w:numPr>
          <w:ilvl w:val="0"/>
          <w:numId w:val="6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F9A0BD9" w14:textId="77777777" w:rsidR="005D2333" w:rsidRPr="0070309D" w:rsidRDefault="005D2333" w:rsidP="005D2333">
      <w:pPr>
        <w:pStyle w:val="ListParagraph"/>
        <w:numPr>
          <w:ilvl w:val="0"/>
          <w:numId w:val="60"/>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13C550F0" w14:textId="77777777" w:rsidR="005D2333" w:rsidRPr="0070309D" w:rsidRDefault="005D2333" w:rsidP="005D2333">
      <w:pPr>
        <w:pStyle w:val="ListParagraph"/>
        <w:numPr>
          <w:ilvl w:val="0"/>
          <w:numId w:val="60"/>
        </w:numPr>
        <w:overflowPunct/>
        <w:autoSpaceDE/>
        <w:autoSpaceDN/>
        <w:adjustRightInd/>
        <w:spacing w:before="120"/>
        <w:ind w:left="2160"/>
        <w:contextualSpacing w:val="0"/>
        <w:jc w:val="both"/>
        <w:rPr>
          <w:szCs w:val="24"/>
        </w:rPr>
      </w:pPr>
      <w:r w:rsidRPr="0070309D">
        <w:rPr>
          <w:szCs w:val="24"/>
        </w:rPr>
        <w:t>Regarding the explanation for the variance, was the severe weather a particular storm?</w:t>
      </w:r>
    </w:p>
    <w:p w14:paraId="13BEB725" w14:textId="77777777" w:rsidR="005D2333" w:rsidRPr="0070309D" w:rsidRDefault="005D2333" w:rsidP="005D2333">
      <w:pPr>
        <w:pStyle w:val="ListParagraph"/>
        <w:numPr>
          <w:ilvl w:val="0"/>
          <w:numId w:val="60"/>
        </w:numPr>
        <w:overflowPunct/>
        <w:autoSpaceDE/>
        <w:autoSpaceDN/>
        <w:adjustRightInd/>
        <w:spacing w:before="120"/>
        <w:ind w:left="2160"/>
        <w:contextualSpacing w:val="0"/>
        <w:jc w:val="both"/>
        <w:rPr>
          <w:szCs w:val="24"/>
        </w:rPr>
      </w:pPr>
      <w:r w:rsidRPr="0070309D">
        <w:rPr>
          <w:szCs w:val="24"/>
        </w:rPr>
        <w:t>Regarding the explanation for the variance, please explain why the weights and class of the structures require an update to the cost. Was the weight greater than planned?</w:t>
      </w:r>
    </w:p>
    <w:p w14:paraId="1684C383"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“BRAZOS RIVER RELOCATE STRUCTURES.” Please provide the following information regarding this project:</w:t>
      </w:r>
    </w:p>
    <w:p w14:paraId="7E4D2D7C" w14:textId="77777777" w:rsidR="005D2333" w:rsidRPr="0070309D" w:rsidRDefault="005D2333" w:rsidP="005D2333">
      <w:pPr>
        <w:pStyle w:val="ListParagraph"/>
        <w:numPr>
          <w:ilvl w:val="0"/>
          <w:numId w:val="6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1D6F763" w14:textId="77777777" w:rsidR="005D2333" w:rsidRPr="0070309D" w:rsidRDefault="005D2333" w:rsidP="005D2333">
      <w:pPr>
        <w:pStyle w:val="ListParagraph"/>
        <w:numPr>
          <w:ilvl w:val="0"/>
          <w:numId w:val="61"/>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5EDD8F38" w14:textId="45465ED7" w:rsidR="005D2333" w:rsidRPr="0070309D" w:rsidRDefault="005D2333" w:rsidP="005D2333">
      <w:pPr>
        <w:pStyle w:val="ListParagraph"/>
        <w:numPr>
          <w:ilvl w:val="0"/>
          <w:numId w:val="61"/>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were these solutions selected?</w:t>
      </w:r>
    </w:p>
    <w:p w14:paraId="74CC33BA"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“BEARLE NEW CUSTOMER SUBSTATION.” Please provide the following information regarding this project:</w:t>
      </w:r>
    </w:p>
    <w:p w14:paraId="58E96559" w14:textId="77777777" w:rsidR="005D2333" w:rsidRPr="0070309D" w:rsidRDefault="005D2333" w:rsidP="005D2333">
      <w:pPr>
        <w:pStyle w:val="ListParagraph"/>
        <w:numPr>
          <w:ilvl w:val="0"/>
          <w:numId w:val="6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CE1EE10" w14:textId="77777777" w:rsidR="005D2333" w:rsidRPr="0070309D" w:rsidRDefault="005D2333" w:rsidP="005D2333">
      <w:pPr>
        <w:pStyle w:val="ListParagraph"/>
        <w:numPr>
          <w:ilvl w:val="0"/>
          <w:numId w:val="62"/>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52769069" w14:textId="77777777" w:rsidR="005D2333" w:rsidRPr="0070309D" w:rsidRDefault="005D2333" w:rsidP="005D2333">
      <w:pPr>
        <w:pStyle w:val="ListParagraph"/>
        <w:numPr>
          <w:ilvl w:val="0"/>
          <w:numId w:val="62"/>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298EF99E"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 heading “138kV </w:t>
      </w:r>
      <w:proofErr w:type="spellStart"/>
      <w:r w:rsidRPr="0070309D">
        <w:rPr>
          <w:szCs w:val="24"/>
        </w:rPr>
        <w:t>Ckt</w:t>
      </w:r>
      <w:proofErr w:type="spellEnd"/>
      <w:r w:rsidRPr="0070309D">
        <w:rPr>
          <w:szCs w:val="24"/>
        </w:rPr>
        <w:t xml:space="preserve"> 06F-2: Holmes to Str #11434.” Please provide the following information regarding this project:</w:t>
      </w:r>
    </w:p>
    <w:p w14:paraId="6D0AE455" w14:textId="77777777" w:rsidR="005D2333" w:rsidRPr="0070309D" w:rsidRDefault="005D2333" w:rsidP="005D2333">
      <w:pPr>
        <w:pStyle w:val="ListParagraph"/>
        <w:numPr>
          <w:ilvl w:val="0"/>
          <w:numId w:val="6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5E68B16" w14:textId="77777777" w:rsidR="005D2333" w:rsidRPr="0070309D" w:rsidRDefault="005D2333" w:rsidP="005D2333">
      <w:pPr>
        <w:pStyle w:val="ListParagraph"/>
        <w:numPr>
          <w:ilvl w:val="0"/>
          <w:numId w:val="63"/>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872AEBA" w14:textId="77777777" w:rsidR="005D2333" w:rsidRPr="0070309D" w:rsidRDefault="005D2333" w:rsidP="005D2333">
      <w:pPr>
        <w:pStyle w:val="ListParagraph"/>
        <w:numPr>
          <w:ilvl w:val="0"/>
          <w:numId w:val="63"/>
        </w:numPr>
        <w:overflowPunct/>
        <w:autoSpaceDE/>
        <w:autoSpaceDN/>
        <w:adjustRightInd/>
        <w:spacing w:before="120"/>
        <w:ind w:left="2160"/>
        <w:contextualSpacing w:val="0"/>
        <w:jc w:val="both"/>
        <w:rPr>
          <w:szCs w:val="24"/>
        </w:rPr>
      </w:pPr>
      <w:r w:rsidRPr="0070309D">
        <w:rPr>
          <w:szCs w:val="24"/>
        </w:rPr>
        <w:lastRenderedPageBreak/>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2A5BFFB"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“REBUILD/RECONDUCTOR LA PORTE SUB TAPS.” Please provide the following information regarding this project:</w:t>
      </w:r>
    </w:p>
    <w:p w14:paraId="1BC2D2AF" w14:textId="77777777" w:rsidR="005D2333" w:rsidRPr="0070309D" w:rsidRDefault="005D2333" w:rsidP="005D2333">
      <w:pPr>
        <w:pStyle w:val="ListParagraph"/>
        <w:numPr>
          <w:ilvl w:val="0"/>
          <w:numId w:val="6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C193687" w14:textId="77777777" w:rsidR="005D2333" w:rsidRPr="0070309D" w:rsidRDefault="005D2333" w:rsidP="005D2333">
      <w:pPr>
        <w:pStyle w:val="ListParagraph"/>
        <w:numPr>
          <w:ilvl w:val="0"/>
          <w:numId w:val="64"/>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E4DA04E" w14:textId="77777777" w:rsidR="005D2333" w:rsidRPr="0070309D" w:rsidRDefault="005D2333" w:rsidP="005D2333">
      <w:pPr>
        <w:pStyle w:val="ListParagraph"/>
        <w:numPr>
          <w:ilvl w:val="0"/>
          <w:numId w:val="64"/>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530B79D8"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“CKT 32A DUNLAVY-HYDE PARK.” Please provide the following information regarding this project:</w:t>
      </w:r>
    </w:p>
    <w:p w14:paraId="7A4E456E" w14:textId="77777777" w:rsidR="005D2333" w:rsidRPr="0070309D" w:rsidRDefault="005D2333" w:rsidP="005D2333">
      <w:pPr>
        <w:pStyle w:val="ListParagraph"/>
        <w:numPr>
          <w:ilvl w:val="0"/>
          <w:numId w:val="6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7CA97BB" w14:textId="77777777" w:rsidR="005D2333" w:rsidRPr="0070309D" w:rsidRDefault="005D2333" w:rsidP="005D2333">
      <w:pPr>
        <w:pStyle w:val="ListParagraph"/>
        <w:numPr>
          <w:ilvl w:val="0"/>
          <w:numId w:val="65"/>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22BA3B2" w14:textId="3430D70B" w:rsidR="005D2333" w:rsidRPr="0070309D" w:rsidRDefault="005D2333" w:rsidP="005D2333">
      <w:pPr>
        <w:pStyle w:val="ListParagraph"/>
        <w:numPr>
          <w:ilvl w:val="0"/>
          <w:numId w:val="65"/>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these solutions were selected</w:t>
      </w:r>
      <w:r>
        <w:rPr>
          <w:szCs w:val="24"/>
        </w:rPr>
        <w:t>.</w:t>
      </w:r>
    </w:p>
    <w:p w14:paraId="7F33B76E"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“COLLEGE SUB TAPS.” Please provide the following information regarding this project:</w:t>
      </w:r>
    </w:p>
    <w:p w14:paraId="7E10FA02" w14:textId="77777777" w:rsidR="005D2333" w:rsidRPr="0070309D" w:rsidRDefault="005D2333" w:rsidP="005D2333">
      <w:pPr>
        <w:pStyle w:val="ListParagraph"/>
        <w:numPr>
          <w:ilvl w:val="0"/>
          <w:numId w:val="6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C541316" w14:textId="77777777" w:rsidR="005D2333" w:rsidRPr="0070309D" w:rsidRDefault="005D2333" w:rsidP="005D2333">
      <w:pPr>
        <w:pStyle w:val="ListParagraph"/>
        <w:numPr>
          <w:ilvl w:val="0"/>
          <w:numId w:val="66"/>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706D36A3" w14:textId="77777777" w:rsidR="005D2333" w:rsidRPr="0070309D" w:rsidRDefault="005D2333" w:rsidP="005D2333">
      <w:pPr>
        <w:pStyle w:val="ListParagraph"/>
        <w:numPr>
          <w:ilvl w:val="0"/>
          <w:numId w:val="66"/>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28D610F7"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“FOUNDATION REPLACEMENTS - ASR.” Please provide the following information regarding this project:</w:t>
      </w:r>
    </w:p>
    <w:p w14:paraId="3755900C" w14:textId="77777777" w:rsidR="005D2333" w:rsidRPr="0070309D" w:rsidRDefault="005D2333" w:rsidP="005D2333">
      <w:pPr>
        <w:pStyle w:val="ListParagraph"/>
        <w:numPr>
          <w:ilvl w:val="0"/>
          <w:numId w:val="6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883FEAA" w14:textId="77777777" w:rsidR="005D2333" w:rsidRPr="0070309D" w:rsidRDefault="005D2333" w:rsidP="005D2333">
      <w:pPr>
        <w:pStyle w:val="ListParagraph"/>
        <w:numPr>
          <w:ilvl w:val="0"/>
          <w:numId w:val="67"/>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ACDA596" w14:textId="77777777" w:rsidR="005D2333" w:rsidRPr="0070309D" w:rsidRDefault="005D2333" w:rsidP="005D2333">
      <w:pPr>
        <w:pStyle w:val="ListParagraph"/>
        <w:numPr>
          <w:ilvl w:val="0"/>
          <w:numId w:val="67"/>
        </w:numPr>
        <w:overflowPunct/>
        <w:autoSpaceDE/>
        <w:autoSpaceDN/>
        <w:adjustRightInd/>
        <w:spacing w:before="120"/>
        <w:ind w:left="2160"/>
        <w:contextualSpacing w:val="0"/>
        <w:jc w:val="both"/>
        <w:rPr>
          <w:szCs w:val="24"/>
        </w:rPr>
      </w:pPr>
      <w:r w:rsidRPr="0070309D">
        <w:rPr>
          <w:szCs w:val="24"/>
        </w:rPr>
        <w:t>Any impact the Covid-19 pandemic had on the project.</w:t>
      </w:r>
    </w:p>
    <w:p w14:paraId="2E563F90" w14:textId="77777777" w:rsidR="005D2333" w:rsidRPr="0070309D" w:rsidRDefault="005D2333" w:rsidP="005D2333">
      <w:pPr>
        <w:pStyle w:val="ListParagraph"/>
        <w:numPr>
          <w:ilvl w:val="0"/>
          <w:numId w:val="67"/>
        </w:numPr>
        <w:overflowPunct/>
        <w:autoSpaceDE/>
        <w:autoSpaceDN/>
        <w:adjustRightInd/>
        <w:spacing w:before="120"/>
        <w:ind w:left="2160"/>
        <w:contextualSpacing w:val="0"/>
        <w:jc w:val="both"/>
        <w:rPr>
          <w:szCs w:val="24"/>
        </w:rPr>
      </w:pPr>
      <w:r w:rsidRPr="0070309D">
        <w:rPr>
          <w:szCs w:val="24"/>
        </w:rPr>
        <w:t>Any impact Winter Storm Uri had on the project.</w:t>
      </w:r>
    </w:p>
    <w:p w14:paraId="3DD14982" w14:textId="77777777" w:rsidR="005D2333" w:rsidRPr="0070309D" w:rsidRDefault="005D2333" w:rsidP="005D2333">
      <w:pPr>
        <w:pStyle w:val="ListParagraph"/>
        <w:numPr>
          <w:ilvl w:val="0"/>
          <w:numId w:val="67"/>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20FDE409"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“Rebuild/Reconductor Lauder Sub Taps.” Please provide the following information regarding this project:</w:t>
      </w:r>
    </w:p>
    <w:p w14:paraId="4721DEA6" w14:textId="77777777" w:rsidR="005D2333" w:rsidRPr="0070309D" w:rsidRDefault="005D2333" w:rsidP="005D2333">
      <w:pPr>
        <w:pStyle w:val="ListParagraph"/>
        <w:numPr>
          <w:ilvl w:val="0"/>
          <w:numId w:val="6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96754AD" w14:textId="77777777" w:rsidR="005D2333" w:rsidRPr="0070309D" w:rsidRDefault="005D2333" w:rsidP="005D2333">
      <w:pPr>
        <w:pStyle w:val="ListParagraph"/>
        <w:numPr>
          <w:ilvl w:val="0"/>
          <w:numId w:val="68"/>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0C2870E7" w14:textId="77777777" w:rsidR="005D2333" w:rsidRPr="0070309D" w:rsidRDefault="005D2333" w:rsidP="005D2333">
      <w:pPr>
        <w:pStyle w:val="ListParagraph"/>
        <w:numPr>
          <w:ilvl w:val="0"/>
          <w:numId w:val="68"/>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068011BB"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lastRenderedPageBreak/>
        <w:t>Please refer to Schedule M-3.1 under the project heading “TNP TOPAZ &amp; PHR-ATTWATER UPGRADES.” Please provide the following information regarding this project:</w:t>
      </w:r>
    </w:p>
    <w:p w14:paraId="7A34F52B" w14:textId="77777777" w:rsidR="005D2333" w:rsidRPr="0070309D" w:rsidRDefault="005D2333" w:rsidP="005D2333">
      <w:pPr>
        <w:pStyle w:val="ListParagraph"/>
        <w:numPr>
          <w:ilvl w:val="0"/>
          <w:numId w:val="6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CAE6256" w14:textId="77777777" w:rsidR="005D2333" w:rsidRPr="0070309D" w:rsidRDefault="005D2333" w:rsidP="005D2333">
      <w:pPr>
        <w:pStyle w:val="ListParagraph"/>
        <w:numPr>
          <w:ilvl w:val="0"/>
          <w:numId w:val="69"/>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8FF76DA" w14:textId="77777777" w:rsidR="005D2333" w:rsidRPr="0070309D" w:rsidRDefault="005D2333" w:rsidP="005D2333">
      <w:pPr>
        <w:pStyle w:val="ListParagraph"/>
        <w:numPr>
          <w:ilvl w:val="0"/>
          <w:numId w:val="69"/>
        </w:numPr>
        <w:overflowPunct/>
        <w:autoSpaceDE/>
        <w:autoSpaceDN/>
        <w:adjustRightInd/>
        <w:spacing w:before="120"/>
        <w:ind w:left="2160"/>
        <w:contextualSpacing w:val="0"/>
        <w:jc w:val="both"/>
        <w:rPr>
          <w:szCs w:val="24"/>
        </w:rPr>
      </w:pPr>
      <w:r w:rsidRPr="0070309D">
        <w:rPr>
          <w:szCs w:val="24"/>
        </w:rPr>
        <w:t>Any impact Winter Storm Uri had on the project.</w:t>
      </w:r>
    </w:p>
    <w:p w14:paraId="6B7F5B77" w14:textId="77777777" w:rsidR="005D2333" w:rsidRPr="0070309D" w:rsidRDefault="005D2333" w:rsidP="005D2333">
      <w:pPr>
        <w:pStyle w:val="ListParagraph"/>
        <w:numPr>
          <w:ilvl w:val="0"/>
          <w:numId w:val="69"/>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0FE4CF02"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“CKT96 DEER PARK TO CA UPGRADE.” Please provide the following information regarding this project:</w:t>
      </w:r>
    </w:p>
    <w:p w14:paraId="57E62D0F" w14:textId="77777777" w:rsidR="005D2333" w:rsidRPr="0070309D" w:rsidRDefault="005D2333" w:rsidP="005D2333">
      <w:pPr>
        <w:pStyle w:val="ListParagraph"/>
        <w:numPr>
          <w:ilvl w:val="0"/>
          <w:numId w:val="7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45B6E2B" w14:textId="77777777" w:rsidR="005D2333" w:rsidRPr="0070309D" w:rsidRDefault="005D2333" w:rsidP="005D2333">
      <w:pPr>
        <w:pStyle w:val="ListParagraph"/>
        <w:numPr>
          <w:ilvl w:val="0"/>
          <w:numId w:val="70"/>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329E39AB" w14:textId="77777777" w:rsidR="005D2333" w:rsidRPr="0070309D" w:rsidRDefault="005D2333" w:rsidP="005D2333">
      <w:pPr>
        <w:pStyle w:val="ListParagraph"/>
        <w:numPr>
          <w:ilvl w:val="0"/>
          <w:numId w:val="70"/>
        </w:numPr>
        <w:overflowPunct/>
        <w:autoSpaceDE/>
        <w:autoSpaceDN/>
        <w:adjustRightInd/>
        <w:spacing w:before="120"/>
        <w:ind w:left="2160"/>
        <w:contextualSpacing w:val="0"/>
        <w:jc w:val="both"/>
        <w:rPr>
          <w:szCs w:val="24"/>
        </w:rPr>
      </w:pPr>
      <w:r w:rsidRPr="0070309D">
        <w:rPr>
          <w:szCs w:val="24"/>
        </w:rPr>
        <w:t>Regarding the explanation for the variance, please total the cost of the modifications requested by the pipeline company.</w:t>
      </w:r>
    </w:p>
    <w:p w14:paraId="7B172AFC"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“FT BEND SOLAR INTERCONNECTION.” Please provide the following information regarding this project:</w:t>
      </w:r>
    </w:p>
    <w:p w14:paraId="42D90BE5" w14:textId="77777777" w:rsidR="005D2333" w:rsidRPr="0070309D" w:rsidRDefault="005D2333" w:rsidP="005D2333">
      <w:pPr>
        <w:pStyle w:val="ListParagraph"/>
        <w:numPr>
          <w:ilvl w:val="0"/>
          <w:numId w:val="7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BAA1DE5" w14:textId="77777777" w:rsidR="005D2333" w:rsidRPr="0070309D" w:rsidRDefault="005D2333" w:rsidP="005D2333">
      <w:pPr>
        <w:pStyle w:val="ListParagraph"/>
        <w:numPr>
          <w:ilvl w:val="0"/>
          <w:numId w:val="71"/>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8499B87" w14:textId="77777777" w:rsidR="005D2333" w:rsidRPr="0070309D" w:rsidRDefault="005D2333" w:rsidP="005D2333">
      <w:pPr>
        <w:pStyle w:val="ListParagraph"/>
        <w:numPr>
          <w:ilvl w:val="0"/>
          <w:numId w:val="71"/>
        </w:numPr>
        <w:overflowPunct/>
        <w:autoSpaceDE/>
        <w:autoSpaceDN/>
        <w:adjustRightInd/>
        <w:spacing w:before="120"/>
        <w:ind w:left="2160"/>
        <w:contextualSpacing w:val="0"/>
        <w:jc w:val="both"/>
        <w:rPr>
          <w:szCs w:val="24"/>
        </w:rPr>
      </w:pPr>
      <w:r w:rsidRPr="0070309D">
        <w:rPr>
          <w:szCs w:val="24"/>
        </w:rPr>
        <w:t>Regarding the explanation for the variance, please explain the reasons for the permit delays.</w:t>
      </w:r>
    </w:p>
    <w:p w14:paraId="6AE072DE" w14:textId="77777777" w:rsidR="005D2333" w:rsidRPr="0070309D" w:rsidRDefault="005D2333" w:rsidP="005D2333">
      <w:pPr>
        <w:pStyle w:val="ListParagraph"/>
        <w:numPr>
          <w:ilvl w:val="0"/>
          <w:numId w:val="71"/>
        </w:numPr>
        <w:overflowPunct/>
        <w:autoSpaceDE/>
        <w:autoSpaceDN/>
        <w:adjustRightInd/>
        <w:spacing w:before="120"/>
        <w:ind w:left="2160"/>
        <w:contextualSpacing w:val="0"/>
        <w:jc w:val="both"/>
        <w:rPr>
          <w:szCs w:val="24"/>
        </w:rPr>
      </w:pPr>
      <w:r w:rsidRPr="0070309D">
        <w:rPr>
          <w:szCs w:val="24"/>
        </w:rPr>
        <w:t>Regarding the explanation for the variance, please explain why more mats were required than initially planned.</w:t>
      </w:r>
    </w:p>
    <w:p w14:paraId="3FA38CE9"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“Jordan-CITIES-DALTON.” Please provide the following information regarding this project:</w:t>
      </w:r>
    </w:p>
    <w:p w14:paraId="00618D9B" w14:textId="77777777" w:rsidR="005D2333" w:rsidRPr="0070309D" w:rsidRDefault="005D2333" w:rsidP="005D2333">
      <w:pPr>
        <w:pStyle w:val="ListParagraph"/>
        <w:numPr>
          <w:ilvl w:val="0"/>
          <w:numId w:val="7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982274F" w14:textId="77777777" w:rsidR="005D2333" w:rsidRPr="0070309D" w:rsidRDefault="005D2333" w:rsidP="005D2333">
      <w:pPr>
        <w:pStyle w:val="ListParagraph"/>
        <w:numPr>
          <w:ilvl w:val="0"/>
          <w:numId w:val="72"/>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512ADDC9" w14:textId="77777777" w:rsidR="005D2333" w:rsidRPr="0070309D" w:rsidRDefault="005D2333" w:rsidP="005D2333">
      <w:pPr>
        <w:pStyle w:val="ListParagraph"/>
        <w:numPr>
          <w:ilvl w:val="0"/>
          <w:numId w:val="72"/>
        </w:numPr>
        <w:overflowPunct/>
        <w:autoSpaceDE/>
        <w:autoSpaceDN/>
        <w:adjustRightInd/>
        <w:spacing w:before="120"/>
        <w:ind w:left="2160"/>
        <w:contextualSpacing w:val="0"/>
        <w:jc w:val="both"/>
        <w:rPr>
          <w:szCs w:val="24"/>
        </w:rPr>
      </w:pPr>
      <w:r w:rsidRPr="0070309D">
        <w:rPr>
          <w:szCs w:val="24"/>
        </w:rPr>
        <w:t>Any impact Winter Storm Uri had on the project.</w:t>
      </w:r>
    </w:p>
    <w:p w14:paraId="748B594F" w14:textId="77777777" w:rsidR="005D2333" w:rsidRPr="0070309D" w:rsidRDefault="005D2333" w:rsidP="005D2333">
      <w:pPr>
        <w:pStyle w:val="ListParagraph"/>
        <w:numPr>
          <w:ilvl w:val="0"/>
          <w:numId w:val="72"/>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20EE1E1E"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“ENCO Substation.” Please provide the following information regarding this project:</w:t>
      </w:r>
    </w:p>
    <w:p w14:paraId="6A062675" w14:textId="77777777" w:rsidR="005D2333" w:rsidRPr="0070309D" w:rsidRDefault="005D2333" w:rsidP="005D2333">
      <w:pPr>
        <w:pStyle w:val="ListParagraph"/>
        <w:numPr>
          <w:ilvl w:val="0"/>
          <w:numId w:val="7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8FE543D" w14:textId="77777777" w:rsidR="005D2333" w:rsidRPr="0070309D" w:rsidRDefault="005D2333" w:rsidP="005D2333">
      <w:pPr>
        <w:pStyle w:val="ListParagraph"/>
        <w:numPr>
          <w:ilvl w:val="0"/>
          <w:numId w:val="73"/>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1FF253B2" w14:textId="77777777" w:rsidR="005D2333" w:rsidRPr="0070309D" w:rsidRDefault="005D2333" w:rsidP="005D2333">
      <w:pPr>
        <w:pStyle w:val="ListParagraph"/>
        <w:numPr>
          <w:ilvl w:val="0"/>
          <w:numId w:val="73"/>
        </w:numPr>
        <w:overflowPunct/>
        <w:autoSpaceDE/>
        <w:autoSpaceDN/>
        <w:adjustRightInd/>
        <w:spacing w:before="120"/>
        <w:ind w:left="2160"/>
        <w:contextualSpacing w:val="0"/>
        <w:jc w:val="both"/>
        <w:rPr>
          <w:szCs w:val="24"/>
        </w:rPr>
      </w:pPr>
      <w:r w:rsidRPr="0070309D">
        <w:rPr>
          <w:szCs w:val="24"/>
        </w:rPr>
        <w:t>Any impact Winter Storm Uri had on the project.</w:t>
      </w:r>
    </w:p>
    <w:p w14:paraId="2E819B99" w14:textId="77777777" w:rsidR="005D2333" w:rsidRPr="0070309D" w:rsidRDefault="005D2333" w:rsidP="005D2333">
      <w:pPr>
        <w:pStyle w:val="ListParagraph"/>
        <w:numPr>
          <w:ilvl w:val="0"/>
          <w:numId w:val="73"/>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D3AFE72"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lastRenderedPageBreak/>
        <w:t>Please refer to Schedule M-3.1 under the project heading “DUAL PILOT RELAYING.” Please provide the following information regarding this project:</w:t>
      </w:r>
    </w:p>
    <w:p w14:paraId="1B40284B" w14:textId="77777777" w:rsidR="005D2333" w:rsidRPr="0070309D" w:rsidRDefault="005D2333" w:rsidP="005D2333">
      <w:pPr>
        <w:pStyle w:val="ListParagraph"/>
        <w:numPr>
          <w:ilvl w:val="0"/>
          <w:numId w:val="7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75686AA" w14:textId="77777777" w:rsidR="005D2333" w:rsidRPr="0070309D" w:rsidRDefault="005D2333" w:rsidP="005D2333">
      <w:pPr>
        <w:pStyle w:val="ListParagraph"/>
        <w:numPr>
          <w:ilvl w:val="0"/>
          <w:numId w:val="74"/>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1D78CAD4" w14:textId="77777777" w:rsidR="005D2333" w:rsidRPr="0070309D" w:rsidRDefault="005D2333" w:rsidP="005D2333">
      <w:pPr>
        <w:pStyle w:val="ListParagraph"/>
        <w:numPr>
          <w:ilvl w:val="0"/>
          <w:numId w:val="74"/>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E09DACB"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“BRAZOS RIVER CROSSING Relocate Str #05429.” Please provide the following information regarding this project:</w:t>
      </w:r>
    </w:p>
    <w:p w14:paraId="1B1B64EE" w14:textId="77777777" w:rsidR="005D2333" w:rsidRPr="0070309D" w:rsidRDefault="005D2333" w:rsidP="005D2333">
      <w:pPr>
        <w:pStyle w:val="ListParagraph"/>
        <w:numPr>
          <w:ilvl w:val="0"/>
          <w:numId w:val="7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4FBC75F" w14:textId="77777777" w:rsidR="005D2333" w:rsidRPr="0070309D" w:rsidRDefault="005D2333" w:rsidP="005D2333">
      <w:pPr>
        <w:pStyle w:val="ListParagraph"/>
        <w:numPr>
          <w:ilvl w:val="0"/>
          <w:numId w:val="75"/>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4A1C30DF" w14:textId="1782B7A3" w:rsidR="005D2333" w:rsidRPr="0070309D" w:rsidRDefault="005D2333" w:rsidP="005D2333">
      <w:pPr>
        <w:pStyle w:val="ListParagraph"/>
        <w:numPr>
          <w:ilvl w:val="0"/>
          <w:numId w:val="75"/>
        </w:numPr>
        <w:overflowPunct/>
        <w:autoSpaceDE/>
        <w:autoSpaceDN/>
        <w:adjustRightInd/>
        <w:spacing w:before="120"/>
        <w:ind w:left="2160"/>
        <w:contextualSpacing w:val="0"/>
        <w:jc w:val="both"/>
        <w:rPr>
          <w:szCs w:val="24"/>
        </w:rPr>
      </w:pPr>
      <w:r w:rsidRPr="0070309D">
        <w:rPr>
          <w:szCs w:val="24"/>
        </w:rPr>
        <w:t xml:space="preserve">Regarding the explanation for the variance, please provide any other solutions </w:t>
      </w:r>
      <w:r>
        <w:rPr>
          <w:szCs w:val="24"/>
        </w:rPr>
        <w:t>CenterPoint Houston</w:t>
      </w:r>
      <w:r w:rsidRPr="0070309D">
        <w:rPr>
          <w:szCs w:val="24"/>
        </w:rPr>
        <w:t xml:space="preserve"> considered when adjusting to these unexpected issues and why these solutions were selected</w:t>
      </w:r>
      <w:r>
        <w:rPr>
          <w:szCs w:val="24"/>
        </w:rPr>
        <w:t>.</w:t>
      </w:r>
    </w:p>
    <w:p w14:paraId="368BBF0B"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“RELOCATE STR 10659.” Please provide the following information regarding this project:</w:t>
      </w:r>
    </w:p>
    <w:p w14:paraId="2A2CCF48" w14:textId="77777777" w:rsidR="005D2333" w:rsidRPr="0070309D" w:rsidRDefault="005D2333" w:rsidP="005D2333">
      <w:pPr>
        <w:pStyle w:val="ListParagraph"/>
        <w:numPr>
          <w:ilvl w:val="0"/>
          <w:numId w:val="7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418BF2C" w14:textId="77777777" w:rsidR="005D2333" w:rsidRPr="0070309D" w:rsidRDefault="005D2333" w:rsidP="005D2333">
      <w:pPr>
        <w:pStyle w:val="ListParagraph"/>
        <w:numPr>
          <w:ilvl w:val="0"/>
          <w:numId w:val="76"/>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146AAF70" w14:textId="77777777" w:rsidR="005D2333" w:rsidRPr="0070309D" w:rsidRDefault="005D2333" w:rsidP="005D2333">
      <w:pPr>
        <w:pStyle w:val="ListParagraph"/>
        <w:numPr>
          <w:ilvl w:val="0"/>
          <w:numId w:val="76"/>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5BD914DB"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“TWINWOOD - NEW 35KV SUBSTATION.” Please provide the following information regarding this project:</w:t>
      </w:r>
    </w:p>
    <w:p w14:paraId="3202061A" w14:textId="77777777" w:rsidR="005D2333" w:rsidRPr="0070309D" w:rsidRDefault="005D2333" w:rsidP="005D2333">
      <w:pPr>
        <w:pStyle w:val="ListParagraph"/>
        <w:numPr>
          <w:ilvl w:val="0"/>
          <w:numId w:val="7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2B0E68B" w14:textId="77777777" w:rsidR="005D2333" w:rsidRPr="0070309D" w:rsidRDefault="005D2333" w:rsidP="005D2333">
      <w:pPr>
        <w:pStyle w:val="ListParagraph"/>
        <w:numPr>
          <w:ilvl w:val="0"/>
          <w:numId w:val="77"/>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278926D5" w14:textId="77777777" w:rsidR="005D2333" w:rsidRPr="0070309D" w:rsidRDefault="005D2333" w:rsidP="005D2333">
      <w:pPr>
        <w:pStyle w:val="ListParagraph"/>
        <w:numPr>
          <w:ilvl w:val="0"/>
          <w:numId w:val="77"/>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53A38608"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“DUNLAVY TAP.” Please provide the following information regarding this project:</w:t>
      </w:r>
    </w:p>
    <w:p w14:paraId="4359B3C7" w14:textId="77777777" w:rsidR="005D2333" w:rsidRPr="0070309D" w:rsidRDefault="005D2333" w:rsidP="005D2333">
      <w:pPr>
        <w:pStyle w:val="ListParagraph"/>
        <w:numPr>
          <w:ilvl w:val="0"/>
          <w:numId w:val="7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352AF16" w14:textId="77777777" w:rsidR="005D2333" w:rsidRPr="0070309D" w:rsidRDefault="005D2333" w:rsidP="005D2333">
      <w:pPr>
        <w:pStyle w:val="ListParagraph"/>
        <w:numPr>
          <w:ilvl w:val="0"/>
          <w:numId w:val="78"/>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7613B801" w14:textId="77777777" w:rsidR="005D2333" w:rsidRPr="0070309D" w:rsidRDefault="005D2333" w:rsidP="005D2333">
      <w:pPr>
        <w:pStyle w:val="ListParagraph"/>
        <w:numPr>
          <w:ilvl w:val="0"/>
          <w:numId w:val="78"/>
        </w:numPr>
        <w:overflowPunct/>
        <w:autoSpaceDE/>
        <w:autoSpaceDN/>
        <w:adjustRightInd/>
        <w:spacing w:before="120"/>
        <w:ind w:left="2160"/>
        <w:contextualSpacing w:val="0"/>
        <w:jc w:val="both"/>
        <w:rPr>
          <w:szCs w:val="24"/>
        </w:rPr>
      </w:pPr>
      <w:r w:rsidRPr="0070309D">
        <w:rPr>
          <w:szCs w:val="24"/>
        </w:rPr>
        <w:t>Regarding the explanation for the variance, what was the total cost of the corrections to the towers?</w:t>
      </w:r>
    </w:p>
    <w:p w14:paraId="6D86F679"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“69KV CKT 34A HEIGHTS-WHITE OAK.” Please provide the following information regarding this project:</w:t>
      </w:r>
    </w:p>
    <w:p w14:paraId="6DAA6063" w14:textId="77777777" w:rsidR="005D2333" w:rsidRPr="0070309D" w:rsidRDefault="005D2333" w:rsidP="005D2333">
      <w:pPr>
        <w:pStyle w:val="ListParagraph"/>
        <w:numPr>
          <w:ilvl w:val="0"/>
          <w:numId w:val="7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C40AD7A" w14:textId="77777777" w:rsidR="005D2333" w:rsidRPr="0070309D" w:rsidRDefault="005D2333" w:rsidP="005D2333">
      <w:pPr>
        <w:pStyle w:val="ListParagraph"/>
        <w:numPr>
          <w:ilvl w:val="0"/>
          <w:numId w:val="79"/>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184BF05F" w14:textId="77777777" w:rsidR="005D2333" w:rsidRPr="0070309D" w:rsidRDefault="005D2333" w:rsidP="005D2333">
      <w:pPr>
        <w:pStyle w:val="ListParagraph"/>
        <w:numPr>
          <w:ilvl w:val="0"/>
          <w:numId w:val="79"/>
        </w:numPr>
        <w:overflowPunct/>
        <w:autoSpaceDE/>
        <w:autoSpaceDN/>
        <w:adjustRightInd/>
        <w:spacing w:before="120"/>
        <w:ind w:left="2160"/>
        <w:contextualSpacing w:val="0"/>
        <w:jc w:val="both"/>
        <w:rPr>
          <w:szCs w:val="24"/>
        </w:rPr>
      </w:pPr>
      <w:r w:rsidRPr="0070309D">
        <w:rPr>
          <w:szCs w:val="24"/>
        </w:rPr>
        <w:lastRenderedPageBreak/>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34513831"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“138KV CKT 37C TECO-GARROTT.” Please provide the following information regarding this project:</w:t>
      </w:r>
    </w:p>
    <w:p w14:paraId="2AE574D0" w14:textId="77777777" w:rsidR="005D2333" w:rsidRPr="0070309D" w:rsidRDefault="005D2333" w:rsidP="005D2333">
      <w:pPr>
        <w:pStyle w:val="ListParagraph"/>
        <w:numPr>
          <w:ilvl w:val="0"/>
          <w:numId w:val="8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FBF0E34" w14:textId="77777777" w:rsidR="005D2333" w:rsidRPr="0070309D" w:rsidRDefault="005D2333" w:rsidP="005D2333">
      <w:pPr>
        <w:pStyle w:val="ListParagraph"/>
        <w:numPr>
          <w:ilvl w:val="0"/>
          <w:numId w:val="80"/>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1F90B50A" w14:textId="77777777" w:rsidR="005D2333" w:rsidRPr="0070309D" w:rsidRDefault="005D2333" w:rsidP="005D2333">
      <w:pPr>
        <w:pStyle w:val="ListParagraph"/>
        <w:numPr>
          <w:ilvl w:val="0"/>
          <w:numId w:val="80"/>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0D7DF370"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“CKT 24 DUNVALE - WESTCHASE.” Please provide the following information regarding this project:</w:t>
      </w:r>
    </w:p>
    <w:p w14:paraId="33F0C902" w14:textId="77777777" w:rsidR="005D2333" w:rsidRPr="0070309D" w:rsidRDefault="005D2333" w:rsidP="005D2333">
      <w:pPr>
        <w:pStyle w:val="ListParagraph"/>
        <w:numPr>
          <w:ilvl w:val="0"/>
          <w:numId w:val="8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75C29D8" w14:textId="77777777" w:rsidR="005D2333" w:rsidRPr="0070309D" w:rsidRDefault="005D2333" w:rsidP="005D2333">
      <w:pPr>
        <w:pStyle w:val="ListParagraph"/>
        <w:numPr>
          <w:ilvl w:val="0"/>
          <w:numId w:val="81"/>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65BE0E52" w14:textId="77777777" w:rsidR="005D2333" w:rsidRPr="0070309D" w:rsidRDefault="005D2333" w:rsidP="005D2333">
      <w:pPr>
        <w:pStyle w:val="ListParagraph"/>
        <w:numPr>
          <w:ilvl w:val="0"/>
          <w:numId w:val="81"/>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47384B3C"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heading “MOODY-STEWART CKT 63C-4.” Please provide the following information regarding this project:</w:t>
      </w:r>
    </w:p>
    <w:p w14:paraId="55AB28C4" w14:textId="77777777" w:rsidR="005D2333" w:rsidRPr="0070309D" w:rsidRDefault="005D2333" w:rsidP="005D2333">
      <w:pPr>
        <w:pStyle w:val="ListParagraph"/>
        <w:numPr>
          <w:ilvl w:val="0"/>
          <w:numId w:val="8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247DD98" w14:textId="77777777" w:rsidR="005D2333" w:rsidRPr="0070309D" w:rsidRDefault="005D2333" w:rsidP="005D2333">
      <w:pPr>
        <w:pStyle w:val="ListParagraph"/>
        <w:numPr>
          <w:ilvl w:val="0"/>
          <w:numId w:val="82"/>
        </w:numPr>
        <w:overflowPunct/>
        <w:autoSpaceDE/>
        <w:autoSpaceDN/>
        <w:adjustRightInd/>
        <w:spacing w:before="120"/>
        <w:ind w:left="2160"/>
        <w:contextualSpacing w:val="0"/>
        <w:jc w:val="both"/>
        <w:rPr>
          <w:szCs w:val="24"/>
        </w:rPr>
      </w:pPr>
      <w:r w:rsidRPr="0070309D">
        <w:rPr>
          <w:szCs w:val="24"/>
        </w:rPr>
        <w:t>The contingency, if any, built into the initial project estimate.</w:t>
      </w:r>
    </w:p>
    <w:p w14:paraId="3A0CC365" w14:textId="77777777" w:rsidR="005D2333" w:rsidRPr="0070309D" w:rsidRDefault="005D2333" w:rsidP="005D2333">
      <w:pPr>
        <w:pStyle w:val="ListParagraph"/>
        <w:numPr>
          <w:ilvl w:val="0"/>
          <w:numId w:val="82"/>
        </w:numPr>
        <w:overflowPunct/>
        <w:autoSpaceDE/>
        <w:autoSpaceDN/>
        <w:adjustRightInd/>
        <w:spacing w:before="120"/>
        <w:ind w:left="2160"/>
        <w:contextualSpacing w:val="0"/>
        <w:jc w:val="both"/>
        <w:rPr>
          <w:szCs w:val="24"/>
        </w:rPr>
      </w:pPr>
      <w:r w:rsidRPr="0070309D">
        <w:rPr>
          <w:szCs w:val="24"/>
        </w:rPr>
        <w:t xml:space="preserve">Regarding the explanation for the variance, please detail how the project was expanded </w:t>
      </w:r>
      <w:proofErr w:type="gramStart"/>
      <w:r w:rsidRPr="0070309D">
        <w:rPr>
          <w:szCs w:val="24"/>
        </w:rPr>
        <w:t>as a result of</w:t>
      </w:r>
      <w:proofErr w:type="gramEnd"/>
      <w:r w:rsidRPr="0070309D">
        <w:rPr>
          <w:szCs w:val="24"/>
        </w:rPr>
        <w:t xml:space="preserve"> feedback from the construction team.</w:t>
      </w:r>
    </w:p>
    <w:p w14:paraId="16B0D5DB"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“PE190001 Install 3rd 800MVA Auto Transformer (BP)”, “PE190012 Loop 345kV STP/DOW CKT #27 Into Jones Creek (BP)”, and “PE190013 4th 138kV, 120MVAR Cap Bank and (2) Automatic Cap Banks.” Please provide the following information regarding these projects:</w:t>
      </w:r>
    </w:p>
    <w:p w14:paraId="1908F612" w14:textId="77777777" w:rsidR="005D2333" w:rsidRPr="0070309D" w:rsidRDefault="005D2333" w:rsidP="005D2333">
      <w:pPr>
        <w:pStyle w:val="ListParagraph"/>
        <w:numPr>
          <w:ilvl w:val="0"/>
          <w:numId w:val="83"/>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7D4DD45" w14:textId="77777777" w:rsidR="005D2333" w:rsidRPr="0070309D" w:rsidRDefault="005D2333" w:rsidP="005D2333">
      <w:pPr>
        <w:pStyle w:val="ListParagraph"/>
        <w:numPr>
          <w:ilvl w:val="0"/>
          <w:numId w:val="83"/>
        </w:numPr>
        <w:overflowPunct/>
        <w:autoSpaceDE/>
        <w:autoSpaceDN/>
        <w:adjustRightInd/>
        <w:spacing w:before="120"/>
        <w:ind w:left="2160"/>
        <w:contextualSpacing w:val="0"/>
        <w:jc w:val="both"/>
        <w:rPr>
          <w:szCs w:val="24"/>
        </w:rPr>
      </w:pPr>
      <w:r w:rsidRPr="0070309D">
        <w:rPr>
          <w:szCs w:val="24"/>
        </w:rPr>
        <w:t>The need for these projects.</w:t>
      </w:r>
    </w:p>
    <w:p w14:paraId="0C39538C" w14:textId="77777777" w:rsidR="005D2333" w:rsidRPr="0070309D" w:rsidRDefault="005D2333" w:rsidP="005D2333">
      <w:pPr>
        <w:pStyle w:val="ListParagraph"/>
        <w:numPr>
          <w:ilvl w:val="0"/>
          <w:numId w:val="83"/>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E46CD2C" w14:textId="77777777" w:rsidR="005D2333" w:rsidRPr="0070309D" w:rsidRDefault="005D2333" w:rsidP="005D2333">
      <w:pPr>
        <w:pStyle w:val="ListParagraph"/>
        <w:numPr>
          <w:ilvl w:val="0"/>
          <w:numId w:val="83"/>
        </w:numPr>
        <w:overflowPunct/>
        <w:autoSpaceDE/>
        <w:autoSpaceDN/>
        <w:adjustRightInd/>
        <w:spacing w:before="120"/>
        <w:ind w:left="2160"/>
        <w:contextualSpacing w:val="0"/>
        <w:jc w:val="both"/>
        <w:rPr>
          <w:szCs w:val="24"/>
        </w:rPr>
      </w:pPr>
      <w:r w:rsidRPr="0070309D">
        <w:rPr>
          <w:szCs w:val="24"/>
        </w:rPr>
        <w:t>The initial budget for these projects.</w:t>
      </w:r>
    </w:p>
    <w:p w14:paraId="4D39C403" w14:textId="0CCBB6AB" w:rsidR="005D2333" w:rsidRPr="0070309D" w:rsidRDefault="005D2333" w:rsidP="005D2333">
      <w:pPr>
        <w:pStyle w:val="ListParagraph"/>
        <w:numPr>
          <w:ilvl w:val="0"/>
          <w:numId w:val="83"/>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3C217551"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projects named “PE180030 SOUTHWYCK - RECONFIGURE &amp; UPGRADE 138KV CKT #05 LOOP BUS (BP)”, “PE180151 HOC - Upgrade Line Relaying &amp; Carrier on 138kV CKT #26 to Karsten”, and “PE180152 KARSTEN - </w:t>
      </w:r>
      <w:proofErr w:type="spellStart"/>
      <w:r w:rsidRPr="0070309D">
        <w:rPr>
          <w:szCs w:val="24"/>
        </w:rPr>
        <w:t>Upgr</w:t>
      </w:r>
      <w:proofErr w:type="spellEnd"/>
      <w:r w:rsidRPr="0070309D">
        <w:rPr>
          <w:szCs w:val="24"/>
        </w:rPr>
        <w:t xml:space="preserve"> Line Relaying &amp; Carrier on 138kV CKT #26 to HOC &amp; </w:t>
      </w:r>
      <w:proofErr w:type="spellStart"/>
      <w:r w:rsidRPr="0070309D">
        <w:rPr>
          <w:szCs w:val="24"/>
        </w:rPr>
        <w:t>Repl</w:t>
      </w:r>
      <w:proofErr w:type="spellEnd"/>
      <w:r w:rsidRPr="0070309D">
        <w:rPr>
          <w:szCs w:val="24"/>
        </w:rPr>
        <w:t xml:space="preserve"> RTU.” Please provide the following information regarding these projects:</w:t>
      </w:r>
    </w:p>
    <w:p w14:paraId="6A9E702D" w14:textId="77777777" w:rsidR="005D2333" w:rsidRPr="0070309D" w:rsidRDefault="005D2333" w:rsidP="005D2333">
      <w:pPr>
        <w:pStyle w:val="ListParagraph"/>
        <w:numPr>
          <w:ilvl w:val="0"/>
          <w:numId w:val="84"/>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5B4260B0" w14:textId="77777777" w:rsidR="005D2333" w:rsidRPr="0070309D" w:rsidRDefault="005D2333" w:rsidP="005D2333">
      <w:pPr>
        <w:pStyle w:val="ListParagraph"/>
        <w:numPr>
          <w:ilvl w:val="0"/>
          <w:numId w:val="84"/>
        </w:numPr>
        <w:overflowPunct/>
        <w:autoSpaceDE/>
        <w:autoSpaceDN/>
        <w:adjustRightInd/>
        <w:spacing w:before="120"/>
        <w:ind w:left="2160"/>
        <w:contextualSpacing w:val="0"/>
        <w:jc w:val="both"/>
        <w:rPr>
          <w:szCs w:val="24"/>
        </w:rPr>
      </w:pPr>
      <w:r w:rsidRPr="0070309D">
        <w:rPr>
          <w:szCs w:val="24"/>
        </w:rPr>
        <w:t>The need for these projects.</w:t>
      </w:r>
    </w:p>
    <w:p w14:paraId="1C8420D3" w14:textId="77777777" w:rsidR="005D2333" w:rsidRPr="0070309D" w:rsidRDefault="005D2333" w:rsidP="005D2333">
      <w:pPr>
        <w:pStyle w:val="ListParagraph"/>
        <w:numPr>
          <w:ilvl w:val="0"/>
          <w:numId w:val="84"/>
        </w:numPr>
        <w:overflowPunct/>
        <w:autoSpaceDE/>
        <w:autoSpaceDN/>
        <w:adjustRightInd/>
        <w:spacing w:before="120"/>
        <w:ind w:left="2160"/>
        <w:contextualSpacing w:val="0"/>
        <w:jc w:val="both"/>
        <w:rPr>
          <w:szCs w:val="24"/>
        </w:rPr>
      </w:pPr>
      <w:r w:rsidRPr="0070309D">
        <w:rPr>
          <w:szCs w:val="24"/>
        </w:rPr>
        <w:lastRenderedPageBreak/>
        <w:t>How these projects were selected among possible alternatives.</w:t>
      </w:r>
    </w:p>
    <w:p w14:paraId="13EBECD0" w14:textId="77777777" w:rsidR="005D2333" w:rsidRPr="0070309D" w:rsidRDefault="005D2333" w:rsidP="005D2333">
      <w:pPr>
        <w:pStyle w:val="ListParagraph"/>
        <w:numPr>
          <w:ilvl w:val="0"/>
          <w:numId w:val="84"/>
        </w:numPr>
        <w:overflowPunct/>
        <w:autoSpaceDE/>
        <w:autoSpaceDN/>
        <w:adjustRightInd/>
        <w:spacing w:before="120"/>
        <w:ind w:left="2160"/>
        <w:contextualSpacing w:val="0"/>
        <w:jc w:val="both"/>
        <w:rPr>
          <w:szCs w:val="24"/>
        </w:rPr>
      </w:pPr>
      <w:r w:rsidRPr="0070309D">
        <w:rPr>
          <w:szCs w:val="24"/>
        </w:rPr>
        <w:t>The initial budget for these projects.</w:t>
      </w:r>
    </w:p>
    <w:p w14:paraId="5CE896D7" w14:textId="7E2B7869" w:rsidR="005D2333" w:rsidRPr="0070309D" w:rsidRDefault="005D2333" w:rsidP="005D2333">
      <w:pPr>
        <w:pStyle w:val="ListParagraph"/>
        <w:numPr>
          <w:ilvl w:val="0"/>
          <w:numId w:val="84"/>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61EFA78C"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“PE190056 BIG CREEK - BUILD NEW 138/12KV SUBSTATION (BP)”, “PE190042 DAMON - CONVERT TO 138KV OPERATION (BP)”, “PE190043 West Columbia - Convert to 138kV Operation”, “PE200020 NEEDVILLE - BUILD NEW 138/12KV SUBSTATION”, “PE200021 FORT BEND - CONVERT CKT #45 TO 138KV OPERATION”, “PE200022 WEST COLUMBIA - CONVERT CKT #45 TO 138KV OPERATION”, “PE200023 WAP - REPLACE CARRIER EQUIPMENT CKT #02 TO W. COL”, and “PE200024 TEXWES - DISCONNECT CUSTOMER SUB &amp; CONV TO DISTRIBUTION SERVICE.” Please provide the following information regarding these projects:</w:t>
      </w:r>
    </w:p>
    <w:p w14:paraId="41FB7FD9" w14:textId="77777777" w:rsidR="005D2333" w:rsidRPr="0070309D" w:rsidRDefault="005D2333" w:rsidP="005D2333">
      <w:pPr>
        <w:pStyle w:val="ListParagraph"/>
        <w:numPr>
          <w:ilvl w:val="0"/>
          <w:numId w:val="85"/>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68648770" w14:textId="77777777" w:rsidR="005D2333" w:rsidRPr="0070309D" w:rsidRDefault="005D2333" w:rsidP="005D2333">
      <w:pPr>
        <w:pStyle w:val="ListParagraph"/>
        <w:numPr>
          <w:ilvl w:val="0"/>
          <w:numId w:val="85"/>
        </w:numPr>
        <w:overflowPunct/>
        <w:autoSpaceDE/>
        <w:autoSpaceDN/>
        <w:adjustRightInd/>
        <w:spacing w:before="120"/>
        <w:ind w:left="2160"/>
        <w:contextualSpacing w:val="0"/>
        <w:jc w:val="both"/>
        <w:rPr>
          <w:szCs w:val="24"/>
        </w:rPr>
      </w:pPr>
      <w:r w:rsidRPr="0070309D">
        <w:rPr>
          <w:szCs w:val="24"/>
        </w:rPr>
        <w:t>The need for these projects.</w:t>
      </w:r>
    </w:p>
    <w:p w14:paraId="73ACCB32" w14:textId="77777777" w:rsidR="005D2333" w:rsidRPr="0070309D" w:rsidRDefault="005D2333" w:rsidP="005D2333">
      <w:pPr>
        <w:pStyle w:val="ListParagraph"/>
        <w:numPr>
          <w:ilvl w:val="0"/>
          <w:numId w:val="85"/>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6FC3280" w14:textId="77777777" w:rsidR="005D2333" w:rsidRPr="0070309D" w:rsidRDefault="005D2333" w:rsidP="005D2333">
      <w:pPr>
        <w:pStyle w:val="ListParagraph"/>
        <w:numPr>
          <w:ilvl w:val="0"/>
          <w:numId w:val="85"/>
        </w:numPr>
        <w:overflowPunct/>
        <w:autoSpaceDE/>
        <w:autoSpaceDN/>
        <w:adjustRightInd/>
        <w:spacing w:before="120"/>
        <w:ind w:left="2160"/>
        <w:contextualSpacing w:val="0"/>
        <w:jc w:val="both"/>
        <w:rPr>
          <w:szCs w:val="24"/>
        </w:rPr>
      </w:pPr>
      <w:r w:rsidRPr="0070309D">
        <w:rPr>
          <w:szCs w:val="24"/>
        </w:rPr>
        <w:t>The initial budget for these projects.</w:t>
      </w:r>
    </w:p>
    <w:p w14:paraId="542A43B9" w14:textId="64B7607C" w:rsidR="005D2333" w:rsidRPr="0070309D" w:rsidRDefault="005D2333" w:rsidP="005D2333">
      <w:pPr>
        <w:pStyle w:val="ListParagraph"/>
        <w:numPr>
          <w:ilvl w:val="0"/>
          <w:numId w:val="85"/>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7474E745"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“PE200100 DEEPWATER - RECONNECT 138KV SWITCHYARD &amp; INSTALL 800 MVA AUTO TRF”, “PE200101 DEEPWATER - UPGRADE 138KV YARD FAULT DUTY TO 80KA (AP)”, and “PE200133 LYDELL - INSTALL 2ND FIBER OPTIC CABLE ON CKT #70 TO DEEPWATER.” Please provide the following information regarding these projects:</w:t>
      </w:r>
    </w:p>
    <w:p w14:paraId="43D944D1" w14:textId="77777777" w:rsidR="005D2333" w:rsidRPr="0070309D" w:rsidRDefault="005D2333" w:rsidP="005D2333">
      <w:pPr>
        <w:pStyle w:val="ListParagraph"/>
        <w:numPr>
          <w:ilvl w:val="0"/>
          <w:numId w:val="86"/>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131DE6C" w14:textId="77777777" w:rsidR="005D2333" w:rsidRPr="0070309D" w:rsidRDefault="005D2333" w:rsidP="005D2333">
      <w:pPr>
        <w:pStyle w:val="ListParagraph"/>
        <w:numPr>
          <w:ilvl w:val="0"/>
          <w:numId w:val="86"/>
        </w:numPr>
        <w:overflowPunct/>
        <w:autoSpaceDE/>
        <w:autoSpaceDN/>
        <w:adjustRightInd/>
        <w:spacing w:before="120"/>
        <w:ind w:left="2160"/>
        <w:contextualSpacing w:val="0"/>
        <w:jc w:val="both"/>
        <w:rPr>
          <w:szCs w:val="24"/>
        </w:rPr>
      </w:pPr>
      <w:r w:rsidRPr="0070309D">
        <w:rPr>
          <w:szCs w:val="24"/>
        </w:rPr>
        <w:t>The need for these projects.</w:t>
      </w:r>
    </w:p>
    <w:p w14:paraId="712E7633" w14:textId="77777777" w:rsidR="005D2333" w:rsidRPr="0070309D" w:rsidRDefault="005D2333" w:rsidP="005D2333">
      <w:pPr>
        <w:pStyle w:val="ListParagraph"/>
        <w:numPr>
          <w:ilvl w:val="0"/>
          <w:numId w:val="86"/>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1E797FBC" w14:textId="77777777" w:rsidR="005D2333" w:rsidRPr="0070309D" w:rsidRDefault="005D2333" w:rsidP="005D2333">
      <w:pPr>
        <w:pStyle w:val="ListParagraph"/>
        <w:numPr>
          <w:ilvl w:val="0"/>
          <w:numId w:val="86"/>
        </w:numPr>
        <w:overflowPunct/>
        <w:autoSpaceDE/>
        <w:autoSpaceDN/>
        <w:adjustRightInd/>
        <w:spacing w:before="120"/>
        <w:ind w:left="2160"/>
        <w:contextualSpacing w:val="0"/>
        <w:jc w:val="both"/>
        <w:rPr>
          <w:szCs w:val="24"/>
        </w:rPr>
      </w:pPr>
      <w:r w:rsidRPr="0070309D">
        <w:rPr>
          <w:szCs w:val="24"/>
        </w:rPr>
        <w:t>The initial budget for these projects.</w:t>
      </w:r>
    </w:p>
    <w:p w14:paraId="36262265" w14:textId="69FD5720" w:rsidR="005D2333" w:rsidRPr="0070309D" w:rsidRDefault="005D2333" w:rsidP="005D2333">
      <w:pPr>
        <w:pStyle w:val="ListParagraph"/>
        <w:numPr>
          <w:ilvl w:val="0"/>
          <w:numId w:val="86"/>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70024106"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“PE210029 JORDAN - INSTALL 3RD 800MVA AUTO TRF / PE210033 JORDAN - LOOP 345KV CKT #97 TO CHAMBERS/KING”, “PE210030 JORDAN - UPGRADE 138KV YARD TO 80KA”, “PE210031 CHAMBERS - UPGRADE CARRIER ON CKT #97 TO JORDAN (WAS KING)”, “PE210032 KING - UPGRADE CARRIER ON CKT #97 TO JORDAN (WAS CHAMBERS)”, “PE220008 PLACID - INSTALL SCADA SET AT NEW CUSTOMER SUB”, and “PE220009 RIGBY - INSTALL DUAL FIBER OPTIC CABLES ON CKT #86 TO PLACID.” Please provide the following information regarding these projects:</w:t>
      </w:r>
    </w:p>
    <w:p w14:paraId="21857632" w14:textId="77777777" w:rsidR="005D2333" w:rsidRPr="0070309D" w:rsidRDefault="005D2333" w:rsidP="005D2333">
      <w:pPr>
        <w:pStyle w:val="ListParagraph"/>
        <w:numPr>
          <w:ilvl w:val="0"/>
          <w:numId w:val="87"/>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8142F1D" w14:textId="77777777" w:rsidR="005D2333" w:rsidRPr="0070309D" w:rsidRDefault="005D2333" w:rsidP="005D2333">
      <w:pPr>
        <w:pStyle w:val="ListParagraph"/>
        <w:numPr>
          <w:ilvl w:val="0"/>
          <w:numId w:val="87"/>
        </w:numPr>
        <w:overflowPunct/>
        <w:autoSpaceDE/>
        <w:autoSpaceDN/>
        <w:adjustRightInd/>
        <w:spacing w:before="120"/>
        <w:ind w:left="2160"/>
        <w:contextualSpacing w:val="0"/>
        <w:jc w:val="both"/>
        <w:rPr>
          <w:szCs w:val="24"/>
        </w:rPr>
      </w:pPr>
      <w:r w:rsidRPr="0070309D">
        <w:rPr>
          <w:szCs w:val="24"/>
        </w:rPr>
        <w:lastRenderedPageBreak/>
        <w:t>The need for these projects.</w:t>
      </w:r>
    </w:p>
    <w:p w14:paraId="596021EF" w14:textId="77777777" w:rsidR="005D2333" w:rsidRPr="0070309D" w:rsidRDefault="005D2333" w:rsidP="005D2333">
      <w:pPr>
        <w:pStyle w:val="ListParagraph"/>
        <w:numPr>
          <w:ilvl w:val="0"/>
          <w:numId w:val="87"/>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802A2B8" w14:textId="77777777" w:rsidR="005D2333" w:rsidRPr="0070309D" w:rsidRDefault="005D2333" w:rsidP="005D2333">
      <w:pPr>
        <w:pStyle w:val="ListParagraph"/>
        <w:numPr>
          <w:ilvl w:val="0"/>
          <w:numId w:val="87"/>
        </w:numPr>
        <w:overflowPunct/>
        <w:autoSpaceDE/>
        <w:autoSpaceDN/>
        <w:adjustRightInd/>
        <w:spacing w:before="120"/>
        <w:ind w:left="2160"/>
        <w:contextualSpacing w:val="0"/>
        <w:jc w:val="both"/>
        <w:rPr>
          <w:szCs w:val="24"/>
        </w:rPr>
      </w:pPr>
      <w:r w:rsidRPr="0070309D">
        <w:rPr>
          <w:szCs w:val="24"/>
        </w:rPr>
        <w:t>The initial budget for these projects.</w:t>
      </w:r>
    </w:p>
    <w:p w14:paraId="78293EF6" w14:textId="37045DE9" w:rsidR="005D2333" w:rsidRPr="0070309D" w:rsidRDefault="005D2333" w:rsidP="005D2333">
      <w:pPr>
        <w:pStyle w:val="ListParagraph"/>
        <w:numPr>
          <w:ilvl w:val="0"/>
          <w:numId w:val="87"/>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61616691"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“PE220012 JORDAN - INSTALL NEW LINE POSITION FOR 138KV CKT TO WINFRE”, “PE220013 MONT BELVIEU - INSTALL LINE POSITION FOR NEW 138KV CKT TO LNGSTN”, “PE220014 DALTON - UPGRADE LINE RELAYING ON MONT BELVIEU CKT (WAS WINFRE)”, “PE220015 WINFRE - UPGRADE LINE RELAYING ON EAGLE CKT (WAS LANGSTON)”, “PE220016 WINFRE - UPGRADE LINE RELAYING ON JORDAN CKT (WAS DALTON)”, “PE220017 LNGSTN - UPGRADE LINE RELAYING ON CHEVRON CKT (WAS WINFRE)“, “PE220018 EAGLE - UPGRADE LINE RELAYING ON WINFRE CKT (WAS CHEVRON)”, “PE220019 CHEV - UPGRADE LINE RELAYING ON LANGSTON CKT (WAS EAGLE)”, “PE220020 CHEV - UPGRADE CBY CKT86 TO MIN 669MVA EMER RATING”, “PE220022 CEDAR BAYOU PLANT - UPGRADE CHEVRON CKT86 TO MIN 669MVA EMER RATING” and “PE220023 WARVUE - UPGRADE LINE RELAYING ON CKT TO MONT BELVIEU.” Please provide the following information regarding these projects:</w:t>
      </w:r>
    </w:p>
    <w:p w14:paraId="70A8A49C" w14:textId="77777777" w:rsidR="005D2333" w:rsidRPr="0070309D" w:rsidRDefault="005D2333" w:rsidP="005D2333">
      <w:pPr>
        <w:pStyle w:val="ListParagraph"/>
        <w:numPr>
          <w:ilvl w:val="0"/>
          <w:numId w:val="88"/>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0BFF002" w14:textId="77777777" w:rsidR="005D2333" w:rsidRPr="0070309D" w:rsidRDefault="005D2333" w:rsidP="005D2333">
      <w:pPr>
        <w:pStyle w:val="ListParagraph"/>
        <w:numPr>
          <w:ilvl w:val="0"/>
          <w:numId w:val="88"/>
        </w:numPr>
        <w:overflowPunct/>
        <w:autoSpaceDE/>
        <w:autoSpaceDN/>
        <w:adjustRightInd/>
        <w:spacing w:before="120"/>
        <w:ind w:left="2160"/>
        <w:contextualSpacing w:val="0"/>
        <w:jc w:val="both"/>
        <w:rPr>
          <w:szCs w:val="24"/>
        </w:rPr>
      </w:pPr>
      <w:r w:rsidRPr="0070309D">
        <w:rPr>
          <w:szCs w:val="24"/>
        </w:rPr>
        <w:t>The need for these projects.</w:t>
      </w:r>
    </w:p>
    <w:p w14:paraId="2E672F9B" w14:textId="77777777" w:rsidR="005D2333" w:rsidRPr="0070309D" w:rsidRDefault="005D2333" w:rsidP="005D2333">
      <w:pPr>
        <w:pStyle w:val="ListParagraph"/>
        <w:numPr>
          <w:ilvl w:val="0"/>
          <w:numId w:val="88"/>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79A0D99" w14:textId="77777777" w:rsidR="005D2333" w:rsidRPr="0070309D" w:rsidRDefault="005D2333" w:rsidP="005D2333">
      <w:pPr>
        <w:pStyle w:val="ListParagraph"/>
        <w:numPr>
          <w:ilvl w:val="0"/>
          <w:numId w:val="88"/>
        </w:numPr>
        <w:overflowPunct/>
        <w:autoSpaceDE/>
        <w:autoSpaceDN/>
        <w:adjustRightInd/>
        <w:spacing w:before="120"/>
        <w:ind w:left="2160"/>
        <w:contextualSpacing w:val="0"/>
        <w:jc w:val="both"/>
        <w:rPr>
          <w:szCs w:val="24"/>
        </w:rPr>
      </w:pPr>
      <w:r w:rsidRPr="0070309D">
        <w:rPr>
          <w:szCs w:val="24"/>
        </w:rPr>
        <w:t>The initial budget for these projects.</w:t>
      </w:r>
    </w:p>
    <w:p w14:paraId="7C087A93" w14:textId="3D939414" w:rsidR="005D2333" w:rsidRPr="0070309D" w:rsidRDefault="005D2333" w:rsidP="005D2333">
      <w:pPr>
        <w:pStyle w:val="ListParagraph"/>
        <w:numPr>
          <w:ilvl w:val="0"/>
          <w:numId w:val="88"/>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6C534AFE"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“PE200221 WALLIS - UPGRADE 138KV CKT65 LOOP BUS TO 4000A (AP)”, “PE200233 EAST BERNARD - UPGRADE 138KV CKT65 TO GEBHRT TO 4000A”, “PE220054 SEALY - UPGRADE 138KV CKT65 LOOP BUS TO 4000A”, and “PE220055 PETERS - UPGRADE 138KV CKT65 TO GEBHRT TO 4000A.” Please provide the following information regarding these projects:</w:t>
      </w:r>
    </w:p>
    <w:p w14:paraId="5270DA33" w14:textId="77777777" w:rsidR="005D2333" w:rsidRPr="0070309D" w:rsidRDefault="005D2333" w:rsidP="005D2333">
      <w:pPr>
        <w:pStyle w:val="ListParagraph"/>
        <w:numPr>
          <w:ilvl w:val="0"/>
          <w:numId w:val="89"/>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4E6FADF8" w14:textId="77777777" w:rsidR="005D2333" w:rsidRPr="0070309D" w:rsidRDefault="005D2333" w:rsidP="005D2333">
      <w:pPr>
        <w:pStyle w:val="ListParagraph"/>
        <w:numPr>
          <w:ilvl w:val="0"/>
          <w:numId w:val="89"/>
        </w:numPr>
        <w:overflowPunct/>
        <w:autoSpaceDE/>
        <w:autoSpaceDN/>
        <w:adjustRightInd/>
        <w:spacing w:before="120"/>
        <w:ind w:left="2160"/>
        <w:contextualSpacing w:val="0"/>
        <w:jc w:val="both"/>
        <w:rPr>
          <w:szCs w:val="24"/>
        </w:rPr>
      </w:pPr>
      <w:r w:rsidRPr="0070309D">
        <w:rPr>
          <w:szCs w:val="24"/>
        </w:rPr>
        <w:t>The need for these projects.</w:t>
      </w:r>
    </w:p>
    <w:p w14:paraId="2D71DBF6" w14:textId="77777777" w:rsidR="005D2333" w:rsidRPr="0070309D" w:rsidRDefault="005D2333" w:rsidP="005D2333">
      <w:pPr>
        <w:pStyle w:val="ListParagraph"/>
        <w:numPr>
          <w:ilvl w:val="0"/>
          <w:numId w:val="89"/>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410302E" w14:textId="77777777" w:rsidR="005D2333" w:rsidRPr="0070309D" w:rsidRDefault="005D2333" w:rsidP="005D2333">
      <w:pPr>
        <w:pStyle w:val="ListParagraph"/>
        <w:numPr>
          <w:ilvl w:val="0"/>
          <w:numId w:val="89"/>
        </w:numPr>
        <w:overflowPunct/>
        <w:autoSpaceDE/>
        <w:autoSpaceDN/>
        <w:adjustRightInd/>
        <w:spacing w:before="120"/>
        <w:ind w:left="2160"/>
        <w:contextualSpacing w:val="0"/>
        <w:jc w:val="both"/>
        <w:rPr>
          <w:szCs w:val="24"/>
        </w:rPr>
      </w:pPr>
      <w:r w:rsidRPr="0070309D">
        <w:rPr>
          <w:szCs w:val="24"/>
        </w:rPr>
        <w:t>The initial budget for these projects.</w:t>
      </w:r>
    </w:p>
    <w:p w14:paraId="7C1516F2" w14:textId="61A49456" w:rsidR="005D2333" w:rsidRPr="0070309D" w:rsidRDefault="005D2333" w:rsidP="005D2333">
      <w:pPr>
        <w:pStyle w:val="ListParagraph"/>
        <w:numPr>
          <w:ilvl w:val="0"/>
          <w:numId w:val="89"/>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501E31A2"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projects named “PE200207 ANGLETON - UPGRADE CKT04 TO WEST COLUMBIA TO 368MVA (BP)”, “PE200208 WEST COLUMBIA - UPGRADE CKT04 TO WEST COLUMBIA TO 368MVA (BP)”, </w:t>
      </w:r>
      <w:r w:rsidRPr="0070309D">
        <w:rPr>
          <w:szCs w:val="24"/>
        </w:rPr>
        <w:lastRenderedPageBreak/>
        <w:t>“PE220097 ANGLETON - UPGRADE CKT 04 TO WEST COLUMBIA TO 4000A CONTINUOUS RATING”, and “PE220098 WEST COLUMBIA - UPGRADE CKT 04 TO ANGLETON TO 4000A CONTINUOUS RATING.” Please provide the following information regarding these projects:</w:t>
      </w:r>
    </w:p>
    <w:p w14:paraId="3162E719" w14:textId="77777777" w:rsidR="005D2333" w:rsidRPr="0070309D" w:rsidRDefault="005D2333" w:rsidP="005D2333">
      <w:pPr>
        <w:pStyle w:val="ListParagraph"/>
        <w:numPr>
          <w:ilvl w:val="0"/>
          <w:numId w:val="90"/>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A487C5B" w14:textId="77777777" w:rsidR="005D2333" w:rsidRPr="0070309D" w:rsidRDefault="005D2333" w:rsidP="005D2333">
      <w:pPr>
        <w:pStyle w:val="ListParagraph"/>
        <w:numPr>
          <w:ilvl w:val="0"/>
          <w:numId w:val="90"/>
        </w:numPr>
        <w:overflowPunct/>
        <w:autoSpaceDE/>
        <w:autoSpaceDN/>
        <w:adjustRightInd/>
        <w:spacing w:before="120"/>
        <w:ind w:left="2160"/>
        <w:contextualSpacing w:val="0"/>
        <w:jc w:val="both"/>
        <w:rPr>
          <w:szCs w:val="24"/>
        </w:rPr>
      </w:pPr>
      <w:r w:rsidRPr="0070309D">
        <w:rPr>
          <w:szCs w:val="24"/>
        </w:rPr>
        <w:t>The need for these projects.</w:t>
      </w:r>
    </w:p>
    <w:p w14:paraId="09D77379" w14:textId="77777777" w:rsidR="005D2333" w:rsidRPr="0070309D" w:rsidRDefault="005D2333" w:rsidP="005D2333">
      <w:pPr>
        <w:pStyle w:val="ListParagraph"/>
        <w:numPr>
          <w:ilvl w:val="0"/>
          <w:numId w:val="90"/>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29759637" w14:textId="77777777" w:rsidR="005D2333" w:rsidRPr="0070309D" w:rsidRDefault="005D2333" w:rsidP="005D2333">
      <w:pPr>
        <w:pStyle w:val="ListParagraph"/>
        <w:numPr>
          <w:ilvl w:val="0"/>
          <w:numId w:val="90"/>
        </w:numPr>
        <w:overflowPunct/>
        <w:autoSpaceDE/>
        <w:autoSpaceDN/>
        <w:adjustRightInd/>
        <w:spacing w:before="120"/>
        <w:ind w:left="2160"/>
        <w:contextualSpacing w:val="0"/>
        <w:jc w:val="both"/>
        <w:rPr>
          <w:szCs w:val="24"/>
        </w:rPr>
      </w:pPr>
      <w:r w:rsidRPr="0070309D">
        <w:rPr>
          <w:szCs w:val="24"/>
        </w:rPr>
        <w:t>The initial budget for these projects.</w:t>
      </w:r>
    </w:p>
    <w:p w14:paraId="1F108ABC" w14:textId="01DB959E" w:rsidR="005D2333" w:rsidRPr="0070309D" w:rsidRDefault="005D2333" w:rsidP="005D2333">
      <w:pPr>
        <w:pStyle w:val="ListParagraph"/>
        <w:numPr>
          <w:ilvl w:val="0"/>
          <w:numId w:val="90"/>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58A6FE1A"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“PE230005 HITCHCOCK - UPGRADE 138KV CKT 93 LOOP TO 4000A.” Please provide the following information regarding this project:</w:t>
      </w:r>
    </w:p>
    <w:p w14:paraId="196F00F1" w14:textId="77777777" w:rsidR="005D2333" w:rsidRPr="0070309D" w:rsidRDefault="005D2333" w:rsidP="005D2333">
      <w:pPr>
        <w:pStyle w:val="ListParagraph"/>
        <w:numPr>
          <w:ilvl w:val="0"/>
          <w:numId w:val="9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283DAB1" w14:textId="77777777" w:rsidR="005D2333" w:rsidRPr="0070309D" w:rsidRDefault="005D2333" w:rsidP="005D2333">
      <w:pPr>
        <w:pStyle w:val="ListParagraph"/>
        <w:numPr>
          <w:ilvl w:val="0"/>
          <w:numId w:val="91"/>
        </w:numPr>
        <w:overflowPunct/>
        <w:autoSpaceDE/>
        <w:autoSpaceDN/>
        <w:adjustRightInd/>
        <w:spacing w:before="120"/>
        <w:ind w:left="2160"/>
        <w:contextualSpacing w:val="0"/>
        <w:jc w:val="both"/>
        <w:rPr>
          <w:szCs w:val="24"/>
        </w:rPr>
      </w:pPr>
      <w:r w:rsidRPr="0070309D">
        <w:rPr>
          <w:szCs w:val="24"/>
        </w:rPr>
        <w:t>The need for this project.</w:t>
      </w:r>
    </w:p>
    <w:p w14:paraId="27699A89" w14:textId="77777777" w:rsidR="005D2333" w:rsidRPr="0070309D" w:rsidRDefault="005D2333" w:rsidP="005D2333">
      <w:pPr>
        <w:pStyle w:val="ListParagraph"/>
        <w:numPr>
          <w:ilvl w:val="0"/>
          <w:numId w:val="91"/>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195A3245" w14:textId="77777777" w:rsidR="005D2333" w:rsidRPr="0070309D" w:rsidRDefault="005D2333" w:rsidP="005D2333">
      <w:pPr>
        <w:pStyle w:val="ListParagraph"/>
        <w:numPr>
          <w:ilvl w:val="0"/>
          <w:numId w:val="91"/>
        </w:numPr>
        <w:overflowPunct/>
        <w:autoSpaceDE/>
        <w:autoSpaceDN/>
        <w:adjustRightInd/>
        <w:spacing w:before="120"/>
        <w:ind w:left="2160"/>
        <w:contextualSpacing w:val="0"/>
        <w:jc w:val="both"/>
        <w:rPr>
          <w:szCs w:val="24"/>
        </w:rPr>
      </w:pPr>
      <w:r w:rsidRPr="0070309D">
        <w:rPr>
          <w:szCs w:val="24"/>
        </w:rPr>
        <w:t>The initial budget for this project.</w:t>
      </w:r>
    </w:p>
    <w:p w14:paraId="344732E5" w14:textId="600770DD" w:rsidR="005D2333" w:rsidRPr="0070309D" w:rsidRDefault="005D2333" w:rsidP="005D2333">
      <w:pPr>
        <w:pStyle w:val="ListParagraph"/>
        <w:numPr>
          <w:ilvl w:val="0"/>
          <w:numId w:val="91"/>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Pr>
          <w:szCs w:val="24"/>
        </w:rPr>
        <w:t>CenterPoint Houston</w:t>
      </w:r>
      <w:r w:rsidRPr="0070309D">
        <w:rPr>
          <w:szCs w:val="24"/>
        </w:rPr>
        <w:t xml:space="preserve"> resolved them.</w:t>
      </w:r>
    </w:p>
    <w:p w14:paraId="2A784D04" w14:textId="77777777" w:rsidR="005D2333" w:rsidRPr="0070309D" w:rsidRDefault="005D2333" w:rsidP="005D2333">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projects named “PE230008 </w:t>
      </w:r>
      <w:proofErr w:type="spellStart"/>
      <w:r w:rsidRPr="0070309D">
        <w:rPr>
          <w:szCs w:val="24"/>
        </w:rPr>
        <w:t>Flewellen</w:t>
      </w:r>
      <w:proofErr w:type="spellEnd"/>
      <w:r w:rsidRPr="0070309D">
        <w:rPr>
          <w:szCs w:val="24"/>
        </w:rPr>
        <w:t xml:space="preserve"> - UPGRADE 138KV PETERS CKT 25 TO 4000A CONTINUOUS RATING” and “PE230009 Peters - UPGRADE 138KV FLEWELLEN CKT25 TO 4000A CONTINUOUS RATING.” Please provide the following information regarding these projects:</w:t>
      </w:r>
    </w:p>
    <w:p w14:paraId="642F536A" w14:textId="77777777" w:rsidR="005D2333" w:rsidRPr="0070309D" w:rsidRDefault="005D2333" w:rsidP="005D2333">
      <w:pPr>
        <w:pStyle w:val="ListParagraph"/>
        <w:numPr>
          <w:ilvl w:val="0"/>
          <w:numId w:val="92"/>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69FF5DC" w14:textId="77777777" w:rsidR="005D2333" w:rsidRPr="0070309D" w:rsidRDefault="005D2333" w:rsidP="005D2333">
      <w:pPr>
        <w:pStyle w:val="ListParagraph"/>
        <w:numPr>
          <w:ilvl w:val="0"/>
          <w:numId w:val="92"/>
        </w:numPr>
        <w:overflowPunct/>
        <w:autoSpaceDE/>
        <w:autoSpaceDN/>
        <w:adjustRightInd/>
        <w:spacing w:before="120"/>
        <w:ind w:left="2160"/>
        <w:contextualSpacing w:val="0"/>
        <w:jc w:val="both"/>
        <w:rPr>
          <w:szCs w:val="24"/>
        </w:rPr>
      </w:pPr>
      <w:r w:rsidRPr="0070309D">
        <w:rPr>
          <w:szCs w:val="24"/>
        </w:rPr>
        <w:t>The need for these projects.</w:t>
      </w:r>
    </w:p>
    <w:p w14:paraId="41A79F10" w14:textId="77777777" w:rsidR="005D2333" w:rsidRPr="0070309D" w:rsidRDefault="005D2333" w:rsidP="005D2333">
      <w:pPr>
        <w:pStyle w:val="ListParagraph"/>
        <w:numPr>
          <w:ilvl w:val="0"/>
          <w:numId w:val="92"/>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68DEDBF" w14:textId="77777777" w:rsidR="005D2333" w:rsidRPr="0070309D" w:rsidRDefault="005D2333" w:rsidP="005D2333">
      <w:pPr>
        <w:pStyle w:val="ListParagraph"/>
        <w:numPr>
          <w:ilvl w:val="0"/>
          <w:numId w:val="92"/>
        </w:numPr>
        <w:overflowPunct/>
        <w:autoSpaceDE/>
        <w:autoSpaceDN/>
        <w:adjustRightInd/>
        <w:spacing w:before="120"/>
        <w:ind w:left="2160"/>
        <w:contextualSpacing w:val="0"/>
        <w:jc w:val="both"/>
        <w:rPr>
          <w:szCs w:val="24"/>
        </w:rPr>
      </w:pPr>
      <w:r w:rsidRPr="0070309D">
        <w:rPr>
          <w:szCs w:val="24"/>
        </w:rPr>
        <w:t>The initial budget for these projects.</w:t>
      </w:r>
    </w:p>
    <w:p w14:paraId="1DE6966D" w14:textId="1881BD69" w:rsidR="005D2333" w:rsidRPr="0070309D" w:rsidRDefault="005D2333" w:rsidP="005D2333">
      <w:pPr>
        <w:pStyle w:val="ListParagraph"/>
        <w:numPr>
          <w:ilvl w:val="0"/>
          <w:numId w:val="92"/>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Pr>
          <w:szCs w:val="24"/>
        </w:rPr>
        <w:t>CenterPoint Houston</w:t>
      </w:r>
      <w:r w:rsidRPr="0070309D">
        <w:rPr>
          <w:szCs w:val="24"/>
        </w:rPr>
        <w:t xml:space="preserve"> resolved them.</w:t>
      </w:r>
    </w:p>
    <w:p w14:paraId="5536D43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“PE230024 THW - CKT29A1: UPGRADE THW EQ”, “PE230025 LITTLE YORK - CKT29A1: UPGRADE LITTTLE YORK EQ”, “PE230026 WHITE OAK - CKT29A2: UPGRADE WHITE OAK EQ”, and “PE230027 BAMMEL - UPGRADE CARRIER ON THW CKT 81.” Please provide the following information regarding these projects:</w:t>
      </w:r>
    </w:p>
    <w:p w14:paraId="33786EEB" w14:textId="77777777" w:rsidR="0070309D" w:rsidRPr="0070309D" w:rsidRDefault="0070309D" w:rsidP="008E12BC">
      <w:pPr>
        <w:pStyle w:val="ListParagraph"/>
        <w:numPr>
          <w:ilvl w:val="0"/>
          <w:numId w:val="93"/>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2E43E98A" w14:textId="77777777" w:rsidR="0070309D" w:rsidRPr="0070309D" w:rsidRDefault="0070309D" w:rsidP="008E12BC">
      <w:pPr>
        <w:pStyle w:val="ListParagraph"/>
        <w:numPr>
          <w:ilvl w:val="0"/>
          <w:numId w:val="93"/>
        </w:numPr>
        <w:overflowPunct/>
        <w:autoSpaceDE/>
        <w:autoSpaceDN/>
        <w:adjustRightInd/>
        <w:spacing w:before="120"/>
        <w:ind w:left="2160"/>
        <w:contextualSpacing w:val="0"/>
        <w:jc w:val="both"/>
        <w:rPr>
          <w:szCs w:val="24"/>
        </w:rPr>
      </w:pPr>
      <w:r w:rsidRPr="0070309D">
        <w:rPr>
          <w:szCs w:val="24"/>
        </w:rPr>
        <w:t>The need for these projects.</w:t>
      </w:r>
    </w:p>
    <w:p w14:paraId="7E632780" w14:textId="77777777" w:rsidR="0070309D" w:rsidRPr="0070309D" w:rsidRDefault="0070309D" w:rsidP="008E12BC">
      <w:pPr>
        <w:pStyle w:val="ListParagraph"/>
        <w:numPr>
          <w:ilvl w:val="0"/>
          <w:numId w:val="93"/>
        </w:numPr>
        <w:overflowPunct/>
        <w:autoSpaceDE/>
        <w:autoSpaceDN/>
        <w:adjustRightInd/>
        <w:spacing w:before="120"/>
        <w:ind w:left="2160"/>
        <w:contextualSpacing w:val="0"/>
        <w:jc w:val="both"/>
        <w:rPr>
          <w:szCs w:val="24"/>
        </w:rPr>
      </w:pPr>
      <w:r w:rsidRPr="0070309D">
        <w:rPr>
          <w:szCs w:val="24"/>
        </w:rPr>
        <w:lastRenderedPageBreak/>
        <w:t>How these projects were selected among possible alternatives.</w:t>
      </w:r>
    </w:p>
    <w:p w14:paraId="3CEF4792" w14:textId="77777777" w:rsidR="0070309D" w:rsidRPr="0070309D" w:rsidRDefault="0070309D" w:rsidP="008E12BC">
      <w:pPr>
        <w:pStyle w:val="ListParagraph"/>
        <w:numPr>
          <w:ilvl w:val="0"/>
          <w:numId w:val="93"/>
        </w:numPr>
        <w:overflowPunct/>
        <w:autoSpaceDE/>
        <w:autoSpaceDN/>
        <w:adjustRightInd/>
        <w:spacing w:before="120"/>
        <w:ind w:left="2160"/>
        <w:contextualSpacing w:val="0"/>
        <w:jc w:val="both"/>
        <w:rPr>
          <w:szCs w:val="24"/>
        </w:rPr>
      </w:pPr>
      <w:r w:rsidRPr="0070309D">
        <w:rPr>
          <w:szCs w:val="24"/>
        </w:rPr>
        <w:t>The initial budget for these projects.</w:t>
      </w:r>
    </w:p>
    <w:p w14:paraId="42997F6F" w14:textId="444C1792" w:rsidR="0070309D" w:rsidRPr="0070309D" w:rsidRDefault="0070309D" w:rsidP="008E12BC">
      <w:pPr>
        <w:pStyle w:val="ListParagraph"/>
        <w:numPr>
          <w:ilvl w:val="0"/>
          <w:numId w:val="93"/>
        </w:numPr>
        <w:overflowPunct/>
        <w:autoSpaceDE/>
        <w:autoSpaceDN/>
        <w:adjustRightInd/>
        <w:spacing w:before="120"/>
        <w:ind w:left="2160"/>
        <w:contextualSpacing w:val="0"/>
        <w:jc w:val="both"/>
        <w:rPr>
          <w:szCs w:val="24"/>
        </w:rPr>
      </w:pPr>
      <w:r w:rsidRPr="0070309D">
        <w:rPr>
          <w:szCs w:val="24"/>
        </w:rPr>
        <w:t>Any issues that came up in constructing these projects and how Center</w:t>
      </w:r>
      <w:r w:rsidR="00F465B6">
        <w:rPr>
          <w:szCs w:val="24"/>
        </w:rPr>
        <w:t>P</w:t>
      </w:r>
      <w:r w:rsidRPr="0070309D">
        <w:rPr>
          <w:szCs w:val="24"/>
        </w:rPr>
        <w:t>oint Houston resolved them.</w:t>
      </w:r>
    </w:p>
    <w:p w14:paraId="15BAA58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“PE220230 GYPSUM - EXTEND 138KV TRANSMISSION SERVICE TO NEW CUSTOMER-OWNED SPER STONE”, “PE220311 CLINTON - 138KV BREAKER STATION”, “PE220312 GALENA PARK - MOVE DISTRIBUTION LOAD TO 138KV &amp; REMOVE 69/138KV SWITCHYAR FACILITES”, “PE220313 GREENS BAYOU - RECONFIGURE 69KV SWITCHYARD &amp; UPGRADE CARRIER ON 69KV CLINTON CKT”, “PE220314 NINTH - UPGRADE RELAYING ON 138KV CLINTON CKT”, and “PE220315 ANBUSH - UPGRADING RELAYING ON 138KV CLINTON CKT.” Please provide the following information regarding these projects:</w:t>
      </w:r>
    </w:p>
    <w:p w14:paraId="346D34F0" w14:textId="77777777" w:rsidR="0070309D" w:rsidRPr="0070309D" w:rsidRDefault="0070309D" w:rsidP="008E12BC">
      <w:pPr>
        <w:pStyle w:val="ListParagraph"/>
        <w:numPr>
          <w:ilvl w:val="0"/>
          <w:numId w:val="94"/>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5C94AF8E" w14:textId="77777777" w:rsidR="0070309D" w:rsidRPr="0070309D" w:rsidRDefault="0070309D" w:rsidP="008E12BC">
      <w:pPr>
        <w:pStyle w:val="ListParagraph"/>
        <w:numPr>
          <w:ilvl w:val="0"/>
          <w:numId w:val="94"/>
        </w:numPr>
        <w:overflowPunct/>
        <w:autoSpaceDE/>
        <w:autoSpaceDN/>
        <w:adjustRightInd/>
        <w:spacing w:before="120"/>
        <w:ind w:left="2160"/>
        <w:contextualSpacing w:val="0"/>
        <w:jc w:val="both"/>
        <w:rPr>
          <w:szCs w:val="24"/>
        </w:rPr>
      </w:pPr>
      <w:r w:rsidRPr="0070309D">
        <w:rPr>
          <w:szCs w:val="24"/>
        </w:rPr>
        <w:t>The need for these projects.</w:t>
      </w:r>
    </w:p>
    <w:p w14:paraId="4F1FC8A8" w14:textId="77777777" w:rsidR="0070309D" w:rsidRPr="0070309D" w:rsidRDefault="0070309D" w:rsidP="008E12BC">
      <w:pPr>
        <w:pStyle w:val="ListParagraph"/>
        <w:numPr>
          <w:ilvl w:val="0"/>
          <w:numId w:val="94"/>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1161A85B" w14:textId="77777777" w:rsidR="0070309D" w:rsidRPr="0070309D" w:rsidRDefault="0070309D" w:rsidP="008E12BC">
      <w:pPr>
        <w:pStyle w:val="ListParagraph"/>
        <w:numPr>
          <w:ilvl w:val="0"/>
          <w:numId w:val="94"/>
        </w:numPr>
        <w:overflowPunct/>
        <w:autoSpaceDE/>
        <w:autoSpaceDN/>
        <w:adjustRightInd/>
        <w:spacing w:before="120"/>
        <w:ind w:left="2160"/>
        <w:contextualSpacing w:val="0"/>
        <w:jc w:val="both"/>
        <w:rPr>
          <w:szCs w:val="24"/>
        </w:rPr>
      </w:pPr>
      <w:r w:rsidRPr="0070309D">
        <w:rPr>
          <w:szCs w:val="24"/>
        </w:rPr>
        <w:t>The initial budget for these projects.</w:t>
      </w:r>
    </w:p>
    <w:p w14:paraId="6A845DEF" w14:textId="36311F3F" w:rsidR="0070309D" w:rsidRPr="0070309D" w:rsidRDefault="0070309D" w:rsidP="008E12BC">
      <w:pPr>
        <w:pStyle w:val="ListParagraph"/>
        <w:numPr>
          <w:ilvl w:val="0"/>
          <w:numId w:val="94"/>
        </w:numPr>
        <w:overflowPunct/>
        <w:autoSpaceDE/>
        <w:autoSpaceDN/>
        <w:adjustRightInd/>
        <w:spacing w:before="120"/>
        <w:ind w:left="2160"/>
        <w:contextualSpacing w:val="0"/>
        <w:jc w:val="both"/>
        <w:rPr>
          <w:szCs w:val="24"/>
        </w:rPr>
      </w:pPr>
      <w:r w:rsidRPr="0070309D">
        <w:rPr>
          <w:szCs w:val="24"/>
        </w:rPr>
        <w:t>Any issues that came up in constructing these projects and how Center</w:t>
      </w:r>
      <w:r w:rsidR="00F465B6">
        <w:rPr>
          <w:szCs w:val="24"/>
        </w:rPr>
        <w:t>P</w:t>
      </w:r>
      <w:r w:rsidRPr="0070309D">
        <w:rPr>
          <w:szCs w:val="24"/>
        </w:rPr>
        <w:t>oint Houston resolved them.</w:t>
      </w:r>
    </w:p>
    <w:p w14:paraId="7314807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“PE220048 STONE LAKE - BUILD NEW 138/35KV SUBSTATION &amp; (2) 14.4 MVAR CAP BANKS” and “PE220049 HOCKLEY - UPGRADE CKT 66 TO TOMBALL.” Please provide the following information regarding these projects:</w:t>
      </w:r>
    </w:p>
    <w:p w14:paraId="74919C50" w14:textId="77777777" w:rsidR="0070309D" w:rsidRPr="0070309D" w:rsidRDefault="0070309D" w:rsidP="008E12BC">
      <w:pPr>
        <w:pStyle w:val="ListParagraph"/>
        <w:numPr>
          <w:ilvl w:val="0"/>
          <w:numId w:val="95"/>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1269ABB" w14:textId="77777777" w:rsidR="0070309D" w:rsidRPr="0070309D" w:rsidRDefault="0070309D" w:rsidP="008E12BC">
      <w:pPr>
        <w:pStyle w:val="ListParagraph"/>
        <w:numPr>
          <w:ilvl w:val="0"/>
          <w:numId w:val="95"/>
        </w:numPr>
        <w:overflowPunct/>
        <w:autoSpaceDE/>
        <w:autoSpaceDN/>
        <w:adjustRightInd/>
        <w:spacing w:before="120"/>
        <w:ind w:left="2160"/>
        <w:contextualSpacing w:val="0"/>
        <w:jc w:val="both"/>
        <w:rPr>
          <w:szCs w:val="24"/>
        </w:rPr>
      </w:pPr>
      <w:r w:rsidRPr="0070309D">
        <w:rPr>
          <w:szCs w:val="24"/>
        </w:rPr>
        <w:t>The need for these projects.</w:t>
      </w:r>
    </w:p>
    <w:p w14:paraId="110AC08B" w14:textId="77777777" w:rsidR="0070309D" w:rsidRPr="0070309D" w:rsidRDefault="0070309D" w:rsidP="008E12BC">
      <w:pPr>
        <w:pStyle w:val="ListParagraph"/>
        <w:numPr>
          <w:ilvl w:val="0"/>
          <w:numId w:val="95"/>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64894858" w14:textId="77777777" w:rsidR="0070309D" w:rsidRPr="0070309D" w:rsidRDefault="0070309D" w:rsidP="008E12BC">
      <w:pPr>
        <w:pStyle w:val="ListParagraph"/>
        <w:numPr>
          <w:ilvl w:val="0"/>
          <w:numId w:val="95"/>
        </w:numPr>
        <w:overflowPunct/>
        <w:autoSpaceDE/>
        <w:autoSpaceDN/>
        <w:adjustRightInd/>
        <w:spacing w:before="120"/>
        <w:ind w:left="2160"/>
        <w:contextualSpacing w:val="0"/>
        <w:jc w:val="both"/>
        <w:rPr>
          <w:szCs w:val="24"/>
        </w:rPr>
      </w:pPr>
      <w:r w:rsidRPr="0070309D">
        <w:rPr>
          <w:szCs w:val="24"/>
        </w:rPr>
        <w:t>The initial budget for these projects.</w:t>
      </w:r>
    </w:p>
    <w:p w14:paraId="01A94C7D" w14:textId="15887A3F" w:rsidR="0070309D" w:rsidRPr="0070309D" w:rsidRDefault="0070309D" w:rsidP="008E12BC">
      <w:pPr>
        <w:pStyle w:val="ListParagraph"/>
        <w:numPr>
          <w:ilvl w:val="0"/>
          <w:numId w:val="95"/>
        </w:numPr>
        <w:overflowPunct/>
        <w:autoSpaceDE/>
        <w:autoSpaceDN/>
        <w:adjustRightInd/>
        <w:spacing w:before="120"/>
        <w:ind w:left="2160"/>
        <w:contextualSpacing w:val="0"/>
        <w:jc w:val="both"/>
        <w:rPr>
          <w:szCs w:val="24"/>
        </w:rPr>
      </w:pPr>
      <w:r w:rsidRPr="0070309D">
        <w:rPr>
          <w:szCs w:val="24"/>
        </w:rPr>
        <w:t>Any issues that came up in constructing these projects and how Center</w:t>
      </w:r>
      <w:r w:rsidR="00F465B6">
        <w:rPr>
          <w:szCs w:val="24"/>
        </w:rPr>
        <w:t>P</w:t>
      </w:r>
      <w:r w:rsidRPr="0070309D">
        <w:rPr>
          <w:szCs w:val="24"/>
        </w:rPr>
        <w:t>oint Houston resolved them.</w:t>
      </w:r>
    </w:p>
    <w:p w14:paraId="56E7F5D4"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“PE220078 BUILD NEW 345KV SWITCHYARD TO CONNECT NEW GENERATOR.” Please provide the following information regarding this project:</w:t>
      </w:r>
    </w:p>
    <w:p w14:paraId="1BCEBC7B" w14:textId="77777777" w:rsidR="0070309D" w:rsidRPr="0070309D" w:rsidRDefault="0070309D" w:rsidP="008E12BC">
      <w:pPr>
        <w:pStyle w:val="ListParagraph"/>
        <w:numPr>
          <w:ilvl w:val="0"/>
          <w:numId w:val="9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521804A" w14:textId="77777777" w:rsidR="0070309D" w:rsidRPr="0070309D" w:rsidRDefault="0070309D" w:rsidP="008E12BC">
      <w:pPr>
        <w:pStyle w:val="ListParagraph"/>
        <w:numPr>
          <w:ilvl w:val="0"/>
          <w:numId w:val="96"/>
        </w:numPr>
        <w:overflowPunct/>
        <w:autoSpaceDE/>
        <w:autoSpaceDN/>
        <w:adjustRightInd/>
        <w:spacing w:before="120"/>
        <w:ind w:left="2160"/>
        <w:contextualSpacing w:val="0"/>
        <w:jc w:val="both"/>
        <w:rPr>
          <w:szCs w:val="24"/>
        </w:rPr>
      </w:pPr>
      <w:r w:rsidRPr="0070309D">
        <w:rPr>
          <w:szCs w:val="24"/>
        </w:rPr>
        <w:t>The need for this project.</w:t>
      </w:r>
    </w:p>
    <w:p w14:paraId="51438D45" w14:textId="77777777" w:rsidR="0070309D" w:rsidRPr="0070309D" w:rsidRDefault="0070309D" w:rsidP="008E12BC">
      <w:pPr>
        <w:pStyle w:val="ListParagraph"/>
        <w:numPr>
          <w:ilvl w:val="0"/>
          <w:numId w:val="96"/>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278F699C" w14:textId="77777777" w:rsidR="0070309D" w:rsidRPr="0070309D" w:rsidRDefault="0070309D" w:rsidP="008E12BC">
      <w:pPr>
        <w:pStyle w:val="ListParagraph"/>
        <w:numPr>
          <w:ilvl w:val="0"/>
          <w:numId w:val="96"/>
        </w:numPr>
        <w:overflowPunct/>
        <w:autoSpaceDE/>
        <w:autoSpaceDN/>
        <w:adjustRightInd/>
        <w:spacing w:before="120"/>
        <w:ind w:left="2160"/>
        <w:contextualSpacing w:val="0"/>
        <w:jc w:val="both"/>
        <w:rPr>
          <w:szCs w:val="24"/>
        </w:rPr>
      </w:pPr>
      <w:r w:rsidRPr="0070309D">
        <w:rPr>
          <w:szCs w:val="24"/>
        </w:rPr>
        <w:t>The initial budget for this project.</w:t>
      </w:r>
    </w:p>
    <w:p w14:paraId="43D33B78" w14:textId="2FC68BDE" w:rsidR="0070309D" w:rsidRPr="0070309D" w:rsidRDefault="0070309D" w:rsidP="008E12BC">
      <w:pPr>
        <w:pStyle w:val="ListParagraph"/>
        <w:numPr>
          <w:ilvl w:val="0"/>
          <w:numId w:val="96"/>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465B6" w:rsidRPr="0070309D">
        <w:rPr>
          <w:szCs w:val="24"/>
        </w:rPr>
        <w:t>CenterPoint</w:t>
      </w:r>
      <w:r w:rsidRPr="0070309D">
        <w:rPr>
          <w:szCs w:val="24"/>
        </w:rPr>
        <w:t xml:space="preserve"> Houston resolved them.</w:t>
      </w:r>
    </w:p>
    <w:p w14:paraId="199D5478"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lastRenderedPageBreak/>
        <w:t>Please refer to Schedule M-3.1 under the projects named “PE220025 WOLF BUILD NEW 345KV BKR &amp; 1/2 SWITCHYARD”, “PE220026 HILLJE INSTALL POTT SCHEME ON 345KV CKT #64 TO WOLF”, and “PE220027 WAP INSTALL POTT SCHEME ON 345KV CKT #64 TO WOLF.” Please provide the following information regarding these projects:</w:t>
      </w:r>
    </w:p>
    <w:p w14:paraId="43BE4C52" w14:textId="77777777" w:rsidR="0070309D" w:rsidRPr="0070309D" w:rsidRDefault="0070309D" w:rsidP="008E12BC">
      <w:pPr>
        <w:pStyle w:val="ListParagraph"/>
        <w:numPr>
          <w:ilvl w:val="0"/>
          <w:numId w:val="97"/>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7682BFA0" w14:textId="77777777" w:rsidR="0070309D" w:rsidRPr="0070309D" w:rsidRDefault="0070309D" w:rsidP="008E12BC">
      <w:pPr>
        <w:pStyle w:val="ListParagraph"/>
        <w:numPr>
          <w:ilvl w:val="0"/>
          <w:numId w:val="97"/>
        </w:numPr>
        <w:overflowPunct/>
        <w:autoSpaceDE/>
        <w:autoSpaceDN/>
        <w:adjustRightInd/>
        <w:spacing w:before="120"/>
        <w:ind w:left="2160"/>
        <w:contextualSpacing w:val="0"/>
        <w:jc w:val="both"/>
        <w:rPr>
          <w:szCs w:val="24"/>
        </w:rPr>
      </w:pPr>
      <w:r w:rsidRPr="0070309D">
        <w:rPr>
          <w:szCs w:val="24"/>
        </w:rPr>
        <w:t>The need for these projects.</w:t>
      </w:r>
    </w:p>
    <w:p w14:paraId="10FE552A" w14:textId="77777777" w:rsidR="0070309D" w:rsidRPr="0070309D" w:rsidRDefault="0070309D" w:rsidP="008E12BC">
      <w:pPr>
        <w:pStyle w:val="ListParagraph"/>
        <w:numPr>
          <w:ilvl w:val="0"/>
          <w:numId w:val="97"/>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815DF70" w14:textId="77777777" w:rsidR="0070309D" w:rsidRPr="0070309D" w:rsidRDefault="0070309D" w:rsidP="008E12BC">
      <w:pPr>
        <w:pStyle w:val="ListParagraph"/>
        <w:numPr>
          <w:ilvl w:val="0"/>
          <w:numId w:val="97"/>
        </w:numPr>
        <w:overflowPunct/>
        <w:autoSpaceDE/>
        <w:autoSpaceDN/>
        <w:adjustRightInd/>
        <w:spacing w:before="120"/>
        <w:ind w:left="2160"/>
        <w:contextualSpacing w:val="0"/>
        <w:jc w:val="both"/>
        <w:rPr>
          <w:szCs w:val="24"/>
        </w:rPr>
      </w:pPr>
      <w:r w:rsidRPr="0070309D">
        <w:rPr>
          <w:szCs w:val="24"/>
        </w:rPr>
        <w:t>The initial budget for these projects.</w:t>
      </w:r>
    </w:p>
    <w:p w14:paraId="4A29817C" w14:textId="6EF09A57" w:rsidR="0070309D" w:rsidRPr="0070309D" w:rsidRDefault="0070309D" w:rsidP="008E12BC">
      <w:pPr>
        <w:pStyle w:val="ListParagraph"/>
        <w:numPr>
          <w:ilvl w:val="0"/>
          <w:numId w:val="97"/>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465B6" w:rsidRPr="0070309D">
        <w:rPr>
          <w:szCs w:val="24"/>
        </w:rPr>
        <w:t>CenterPoint</w:t>
      </w:r>
      <w:r w:rsidRPr="0070309D">
        <w:rPr>
          <w:szCs w:val="24"/>
        </w:rPr>
        <w:t xml:space="preserve"> Houston resolved them.</w:t>
      </w:r>
    </w:p>
    <w:p w14:paraId="35595BE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“PE220028 BLUE - BUILD NEW 345KV BKR &amp; 1/2 SWITCHYARD”, “PE220029 BAILEY - INSTALL POTT SCHEME ON 345KV CKT #72 TO BLUE”, and “PE220030 HILLJE - INSTALL POTT SCHEME ON 345KV CKT #72 TO BLUE.” Please provide the following information regarding these projects:</w:t>
      </w:r>
    </w:p>
    <w:p w14:paraId="40283976" w14:textId="77777777" w:rsidR="0070309D" w:rsidRPr="0070309D" w:rsidRDefault="0070309D" w:rsidP="008E12BC">
      <w:pPr>
        <w:pStyle w:val="ListParagraph"/>
        <w:numPr>
          <w:ilvl w:val="0"/>
          <w:numId w:val="98"/>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62313DB4" w14:textId="77777777" w:rsidR="0070309D" w:rsidRPr="0070309D" w:rsidRDefault="0070309D" w:rsidP="008E12BC">
      <w:pPr>
        <w:pStyle w:val="ListParagraph"/>
        <w:numPr>
          <w:ilvl w:val="0"/>
          <w:numId w:val="98"/>
        </w:numPr>
        <w:overflowPunct/>
        <w:autoSpaceDE/>
        <w:autoSpaceDN/>
        <w:adjustRightInd/>
        <w:spacing w:before="120"/>
        <w:ind w:left="2160"/>
        <w:contextualSpacing w:val="0"/>
        <w:jc w:val="both"/>
        <w:rPr>
          <w:szCs w:val="24"/>
        </w:rPr>
      </w:pPr>
      <w:r w:rsidRPr="0070309D">
        <w:rPr>
          <w:szCs w:val="24"/>
        </w:rPr>
        <w:t>The need for these projects.</w:t>
      </w:r>
    </w:p>
    <w:p w14:paraId="16191A6E" w14:textId="77777777" w:rsidR="0070309D" w:rsidRPr="0070309D" w:rsidRDefault="0070309D" w:rsidP="008E12BC">
      <w:pPr>
        <w:pStyle w:val="ListParagraph"/>
        <w:numPr>
          <w:ilvl w:val="0"/>
          <w:numId w:val="98"/>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C17A0FC" w14:textId="77777777" w:rsidR="0070309D" w:rsidRPr="0070309D" w:rsidRDefault="0070309D" w:rsidP="008E12BC">
      <w:pPr>
        <w:pStyle w:val="ListParagraph"/>
        <w:numPr>
          <w:ilvl w:val="0"/>
          <w:numId w:val="98"/>
        </w:numPr>
        <w:overflowPunct/>
        <w:autoSpaceDE/>
        <w:autoSpaceDN/>
        <w:adjustRightInd/>
        <w:spacing w:before="120"/>
        <w:ind w:left="2160"/>
        <w:contextualSpacing w:val="0"/>
        <w:jc w:val="both"/>
        <w:rPr>
          <w:szCs w:val="24"/>
        </w:rPr>
      </w:pPr>
      <w:r w:rsidRPr="0070309D">
        <w:rPr>
          <w:szCs w:val="24"/>
        </w:rPr>
        <w:t>The initial budget for these projects.</w:t>
      </w:r>
    </w:p>
    <w:p w14:paraId="1187D823" w14:textId="1F5DDB84" w:rsidR="0070309D" w:rsidRPr="0070309D" w:rsidRDefault="0070309D" w:rsidP="008E12BC">
      <w:pPr>
        <w:pStyle w:val="ListParagraph"/>
        <w:numPr>
          <w:ilvl w:val="0"/>
          <w:numId w:val="98"/>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465B6" w:rsidRPr="0070309D">
        <w:rPr>
          <w:szCs w:val="24"/>
        </w:rPr>
        <w:t>CenterPoint</w:t>
      </w:r>
      <w:r w:rsidRPr="0070309D">
        <w:rPr>
          <w:szCs w:val="24"/>
        </w:rPr>
        <w:t xml:space="preserve"> Houston resolved them.</w:t>
      </w:r>
    </w:p>
    <w:p w14:paraId="237B8278"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“PE220031 HUNGERFORD - BUILD NEW 138KV BKR &amp; 1/2 SWITCHYARD”, “PE220032 DYANN - UPGRADE LINE RELAYING ON CKT 60 TO HUNGERFORD”, “PE220033 DYANN - UPGRADE LINE RELAYING ON CKT 60 TO SOUTH LANE CITY”, “PE220034 EAST BERNARD - UPGRADE LINE RELAYING ON CKT 60 TO HUNGERFORD”, “PE220035 ORCHARD - UPGRADE LOOP BUS TO 525/580 MVA”, and “PE220036 SOUTH LANE CITY - UPGRADE LINE RELAYING ON CKT 60 TO DYANN.” Please provide the following information regarding these projects:</w:t>
      </w:r>
    </w:p>
    <w:p w14:paraId="54490192" w14:textId="77777777" w:rsidR="0070309D" w:rsidRPr="0070309D" w:rsidRDefault="0070309D" w:rsidP="008E12BC">
      <w:pPr>
        <w:pStyle w:val="ListParagraph"/>
        <w:numPr>
          <w:ilvl w:val="0"/>
          <w:numId w:val="99"/>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FCE1EED" w14:textId="77777777" w:rsidR="0070309D" w:rsidRPr="0070309D" w:rsidRDefault="0070309D" w:rsidP="008E12BC">
      <w:pPr>
        <w:pStyle w:val="ListParagraph"/>
        <w:numPr>
          <w:ilvl w:val="0"/>
          <w:numId w:val="99"/>
        </w:numPr>
        <w:overflowPunct/>
        <w:autoSpaceDE/>
        <w:autoSpaceDN/>
        <w:adjustRightInd/>
        <w:spacing w:before="120"/>
        <w:ind w:left="2160"/>
        <w:contextualSpacing w:val="0"/>
        <w:jc w:val="both"/>
        <w:rPr>
          <w:szCs w:val="24"/>
        </w:rPr>
      </w:pPr>
      <w:r w:rsidRPr="0070309D">
        <w:rPr>
          <w:szCs w:val="24"/>
        </w:rPr>
        <w:t>The need for these projects.</w:t>
      </w:r>
    </w:p>
    <w:p w14:paraId="71851840" w14:textId="77777777" w:rsidR="0070309D" w:rsidRPr="0070309D" w:rsidRDefault="0070309D" w:rsidP="008E12BC">
      <w:pPr>
        <w:pStyle w:val="ListParagraph"/>
        <w:numPr>
          <w:ilvl w:val="0"/>
          <w:numId w:val="99"/>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1A004B42" w14:textId="77777777" w:rsidR="0070309D" w:rsidRPr="0070309D" w:rsidRDefault="0070309D" w:rsidP="008E12BC">
      <w:pPr>
        <w:pStyle w:val="ListParagraph"/>
        <w:numPr>
          <w:ilvl w:val="0"/>
          <w:numId w:val="99"/>
        </w:numPr>
        <w:overflowPunct/>
        <w:autoSpaceDE/>
        <w:autoSpaceDN/>
        <w:adjustRightInd/>
        <w:spacing w:before="120"/>
        <w:ind w:left="2160"/>
        <w:contextualSpacing w:val="0"/>
        <w:jc w:val="both"/>
        <w:rPr>
          <w:szCs w:val="24"/>
        </w:rPr>
      </w:pPr>
      <w:r w:rsidRPr="0070309D">
        <w:rPr>
          <w:szCs w:val="24"/>
        </w:rPr>
        <w:t>The initial budget for these projects.</w:t>
      </w:r>
    </w:p>
    <w:p w14:paraId="1853EE22" w14:textId="6EBB1D9C" w:rsidR="0070309D" w:rsidRPr="0070309D" w:rsidRDefault="0070309D" w:rsidP="008E12BC">
      <w:pPr>
        <w:pStyle w:val="ListParagraph"/>
        <w:numPr>
          <w:ilvl w:val="0"/>
          <w:numId w:val="99"/>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465B6" w:rsidRPr="0070309D">
        <w:rPr>
          <w:szCs w:val="24"/>
        </w:rPr>
        <w:t>CenterPoint</w:t>
      </w:r>
      <w:r w:rsidRPr="0070309D">
        <w:rPr>
          <w:szCs w:val="24"/>
        </w:rPr>
        <w:t xml:space="preserve"> Houston resolved them.</w:t>
      </w:r>
    </w:p>
    <w:p w14:paraId="66E348F2"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projects named “PE220050 RIVERSIDE - BUILD NEW 138KV BKR &amp; 1/2 SWITCHYARD”, “PE220051 CHAMON - INSTALL DUAL FIBER ON CKT #94 TO RIVERSIDE”, and “PE220052 PSARCO - INSTALL </w:t>
      </w:r>
      <w:r w:rsidRPr="0070309D">
        <w:rPr>
          <w:szCs w:val="24"/>
        </w:rPr>
        <w:lastRenderedPageBreak/>
        <w:t>DUAL FIBER ON CKT #94 TO RIVERSIDE.” Please provide the following information regarding these projects:</w:t>
      </w:r>
    </w:p>
    <w:p w14:paraId="38724767" w14:textId="77777777" w:rsidR="0070309D" w:rsidRPr="0070309D" w:rsidRDefault="0070309D" w:rsidP="008E12BC">
      <w:pPr>
        <w:pStyle w:val="ListParagraph"/>
        <w:numPr>
          <w:ilvl w:val="0"/>
          <w:numId w:val="100"/>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32A0BF1" w14:textId="77777777" w:rsidR="0070309D" w:rsidRPr="0070309D" w:rsidRDefault="0070309D" w:rsidP="008E12BC">
      <w:pPr>
        <w:pStyle w:val="ListParagraph"/>
        <w:numPr>
          <w:ilvl w:val="0"/>
          <w:numId w:val="100"/>
        </w:numPr>
        <w:overflowPunct/>
        <w:autoSpaceDE/>
        <w:autoSpaceDN/>
        <w:adjustRightInd/>
        <w:spacing w:before="120"/>
        <w:ind w:left="2160"/>
        <w:contextualSpacing w:val="0"/>
        <w:jc w:val="both"/>
        <w:rPr>
          <w:szCs w:val="24"/>
        </w:rPr>
      </w:pPr>
      <w:r w:rsidRPr="0070309D">
        <w:rPr>
          <w:szCs w:val="24"/>
        </w:rPr>
        <w:t>The need for these projects.</w:t>
      </w:r>
    </w:p>
    <w:p w14:paraId="4F18E801" w14:textId="77777777" w:rsidR="0070309D" w:rsidRPr="0070309D" w:rsidRDefault="0070309D" w:rsidP="008E12BC">
      <w:pPr>
        <w:pStyle w:val="ListParagraph"/>
        <w:numPr>
          <w:ilvl w:val="0"/>
          <w:numId w:val="100"/>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98944D6" w14:textId="77777777" w:rsidR="0070309D" w:rsidRPr="0070309D" w:rsidRDefault="0070309D" w:rsidP="008E12BC">
      <w:pPr>
        <w:pStyle w:val="ListParagraph"/>
        <w:numPr>
          <w:ilvl w:val="0"/>
          <w:numId w:val="100"/>
        </w:numPr>
        <w:overflowPunct/>
        <w:autoSpaceDE/>
        <w:autoSpaceDN/>
        <w:adjustRightInd/>
        <w:spacing w:before="120"/>
        <w:ind w:left="2160"/>
        <w:contextualSpacing w:val="0"/>
        <w:jc w:val="both"/>
        <w:rPr>
          <w:szCs w:val="24"/>
        </w:rPr>
      </w:pPr>
      <w:r w:rsidRPr="0070309D">
        <w:rPr>
          <w:szCs w:val="24"/>
        </w:rPr>
        <w:t>The initial budget for these projects.</w:t>
      </w:r>
    </w:p>
    <w:p w14:paraId="72226A61" w14:textId="1B6BCE87" w:rsidR="0070309D" w:rsidRPr="0070309D" w:rsidRDefault="0070309D" w:rsidP="008E12BC">
      <w:pPr>
        <w:pStyle w:val="ListParagraph"/>
        <w:numPr>
          <w:ilvl w:val="0"/>
          <w:numId w:val="100"/>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465B6" w:rsidRPr="0070309D">
        <w:rPr>
          <w:szCs w:val="24"/>
        </w:rPr>
        <w:t>CenterPoint</w:t>
      </w:r>
      <w:r w:rsidRPr="0070309D">
        <w:rPr>
          <w:szCs w:val="24"/>
        </w:rPr>
        <w:t xml:space="preserve"> Houston resolved them.</w:t>
      </w:r>
    </w:p>
    <w:p w14:paraId="2D5804A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“PE220069 DANBURY - BUILD NEW 138KV BKR &amp; 1/2 SWITCHYARD”, “PE220070 ANGLETON - UGRADE LINE RELAYING ON CKT 04 TO DANBURY”, “PE220071 PETSON - UGRADE LINE RELAYING ON CKT 04 TO DANBURY”, “PE220073 MONSAN - CONVERT 2ND DCB RELAY SCHEME TO POTT”, “PE220075 HUDSON - UPGRADE LINE RELAYING ON 138KV CKT TO WEBSTER”, “PE220076 WEBSTER - INSTALL POTT RELAY SCHEME ON 138KV CKT TO HUDSON”, and “PE220212 LIVERPOOL - ROUTE FIBER INTO CONTROL CUBICLE.” Please provide the following information regarding these projects:</w:t>
      </w:r>
    </w:p>
    <w:p w14:paraId="24B62B7E" w14:textId="77777777" w:rsidR="0070309D" w:rsidRPr="0070309D" w:rsidRDefault="0070309D" w:rsidP="008E12BC">
      <w:pPr>
        <w:pStyle w:val="ListParagraph"/>
        <w:numPr>
          <w:ilvl w:val="0"/>
          <w:numId w:val="101"/>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7BAF518B" w14:textId="77777777" w:rsidR="0070309D" w:rsidRPr="0070309D" w:rsidRDefault="0070309D" w:rsidP="008E12BC">
      <w:pPr>
        <w:pStyle w:val="ListParagraph"/>
        <w:numPr>
          <w:ilvl w:val="0"/>
          <w:numId w:val="101"/>
        </w:numPr>
        <w:overflowPunct/>
        <w:autoSpaceDE/>
        <w:autoSpaceDN/>
        <w:adjustRightInd/>
        <w:spacing w:before="120"/>
        <w:ind w:left="2160"/>
        <w:contextualSpacing w:val="0"/>
        <w:jc w:val="both"/>
        <w:rPr>
          <w:szCs w:val="24"/>
        </w:rPr>
      </w:pPr>
      <w:r w:rsidRPr="0070309D">
        <w:rPr>
          <w:szCs w:val="24"/>
        </w:rPr>
        <w:t>The need for these projects.</w:t>
      </w:r>
    </w:p>
    <w:p w14:paraId="0FD83A5C" w14:textId="77777777" w:rsidR="0070309D" w:rsidRPr="0070309D" w:rsidRDefault="0070309D" w:rsidP="008E12BC">
      <w:pPr>
        <w:pStyle w:val="ListParagraph"/>
        <w:numPr>
          <w:ilvl w:val="0"/>
          <w:numId w:val="101"/>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75438E72" w14:textId="77777777" w:rsidR="0070309D" w:rsidRPr="0070309D" w:rsidRDefault="0070309D" w:rsidP="008E12BC">
      <w:pPr>
        <w:pStyle w:val="ListParagraph"/>
        <w:numPr>
          <w:ilvl w:val="0"/>
          <w:numId w:val="101"/>
        </w:numPr>
        <w:overflowPunct/>
        <w:autoSpaceDE/>
        <w:autoSpaceDN/>
        <w:adjustRightInd/>
        <w:spacing w:before="120"/>
        <w:ind w:left="2160"/>
        <w:contextualSpacing w:val="0"/>
        <w:jc w:val="both"/>
        <w:rPr>
          <w:szCs w:val="24"/>
        </w:rPr>
      </w:pPr>
      <w:r w:rsidRPr="0070309D">
        <w:rPr>
          <w:szCs w:val="24"/>
        </w:rPr>
        <w:t>The initial budget for these projects.</w:t>
      </w:r>
    </w:p>
    <w:p w14:paraId="3BBCA001" w14:textId="2CFA5366" w:rsidR="0070309D" w:rsidRPr="0070309D" w:rsidRDefault="0070309D" w:rsidP="008E12BC">
      <w:pPr>
        <w:pStyle w:val="ListParagraph"/>
        <w:numPr>
          <w:ilvl w:val="0"/>
          <w:numId w:val="101"/>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465B6" w:rsidRPr="0070309D">
        <w:rPr>
          <w:szCs w:val="24"/>
        </w:rPr>
        <w:t>CenterPoint</w:t>
      </w:r>
      <w:r w:rsidRPr="0070309D">
        <w:rPr>
          <w:szCs w:val="24"/>
        </w:rPr>
        <w:t xml:space="preserve"> Houston resolved them.</w:t>
      </w:r>
    </w:p>
    <w:p w14:paraId="4E53121E"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“PE220103 ANGLETON-INSTALL LINE POSITION FOR NEW GENERATOR (MARK ONE)”, “PE220104 ANGLETON-UPGRADE 138 KV CKT 26 TO KARSTEN TO MIN 384 MVA EMERGENCY”, “PE220105 MONSAN-UPGRADE 138 KV CKT 04 TO PETSON TO MIN 290 MVA EMERGENCY RATING”, and “PE220106 HOC-UPGRADE 138 KV SOUTHWESTERN BUS TO MIN 775 MVA CONTINUOUS.” Please provide the following information regarding these projects:</w:t>
      </w:r>
    </w:p>
    <w:p w14:paraId="63EAD4E0" w14:textId="77777777" w:rsidR="0070309D" w:rsidRPr="0070309D" w:rsidRDefault="0070309D" w:rsidP="008E12BC">
      <w:pPr>
        <w:pStyle w:val="ListParagraph"/>
        <w:numPr>
          <w:ilvl w:val="0"/>
          <w:numId w:val="102"/>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42F57642" w14:textId="77777777" w:rsidR="0070309D" w:rsidRPr="0070309D" w:rsidRDefault="0070309D" w:rsidP="008E12BC">
      <w:pPr>
        <w:pStyle w:val="ListParagraph"/>
        <w:numPr>
          <w:ilvl w:val="0"/>
          <w:numId w:val="102"/>
        </w:numPr>
        <w:overflowPunct/>
        <w:autoSpaceDE/>
        <w:autoSpaceDN/>
        <w:adjustRightInd/>
        <w:spacing w:before="120"/>
        <w:ind w:left="2160"/>
        <w:contextualSpacing w:val="0"/>
        <w:jc w:val="both"/>
        <w:rPr>
          <w:szCs w:val="24"/>
        </w:rPr>
      </w:pPr>
      <w:r w:rsidRPr="0070309D">
        <w:rPr>
          <w:szCs w:val="24"/>
        </w:rPr>
        <w:t>The need for these projects.</w:t>
      </w:r>
    </w:p>
    <w:p w14:paraId="5DC6967F" w14:textId="77777777" w:rsidR="0070309D" w:rsidRPr="0070309D" w:rsidRDefault="0070309D" w:rsidP="008E12BC">
      <w:pPr>
        <w:pStyle w:val="ListParagraph"/>
        <w:numPr>
          <w:ilvl w:val="0"/>
          <w:numId w:val="102"/>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26885BC8" w14:textId="77777777" w:rsidR="0070309D" w:rsidRPr="0070309D" w:rsidRDefault="0070309D" w:rsidP="008E12BC">
      <w:pPr>
        <w:pStyle w:val="ListParagraph"/>
        <w:numPr>
          <w:ilvl w:val="0"/>
          <w:numId w:val="102"/>
        </w:numPr>
        <w:overflowPunct/>
        <w:autoSpaceDE/>
        <w:autoSpaceDN/>
        <w:adjustRightInd/>
        <w:spacing w:before="120"/>
        <w:ind w:left="2160"/>
        <w:contextualSpacing w:val="0"/>
        <w:jc w:val="both"/>
        <w:rPr>
          <w:szCs w:val="24"/>
        </w:rPr>
      </w:pPr>
      <w:r w:rsidRPr="0070309D">
        <w:rPr>
          <w:szCs w:val="24"/>
        </w:rPr>
        <w:t>The initial budget for these projects.</w:t>
      </w:r>
    </w:p>
    <w:p w14:paraId="5835D2BC" w14:textId="1A5E46C0" w:rsidR="0070309D" w:rsidRPr="0070309D" w:rsidRDefault="0070309D" w:rsidP="008E12BC">
      <w:pPr>
        <w:pStyle w:val="ListParagraph"/>
        <w:numPr>
          <w:ilvl w:val="0"/>
          <w:numId w:val="102"/>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465B6" w:rsidRPr="0070309D">
        <w:rPr>
          <w:szCs w:val="24"/>
        </w:rPr>
        <w:t>CenterPoint</w:t>
      </w:r>
      <w:r w:rsidRPr="0070309D">
        <w:rPr>
          <w:szCs w:val="24"/>
        </w:rPr>
        <w:t xml:space="preserve"> Houston resolved them.</w:t>
      </w:r>
    </w:p>
    <w:p w14:paraId="23E2504A"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projects named “PE190053 GARTH - BUILD NEW 138/12KV SUBSTATION (AP)”, “PE190058 HANEY - MODIFY 138KV </w:t>
      </w:r>
      <w:r w:rsidRPr="0070309D">
        <w:rPr>
          <w:szCs w:val="24"/>
        </w:rPr>
        <w:lastRenderedPageBreak/>
        <w:t>SECTIONALIZING SCHEME (AP)”, and “PE190287 BAYTOWN - INSTALL DER TRANSFER TRIP.” Please provide the following information regarding these projects:</w:t>
      </w:r>
    </w:p>
    <w:p w14:paraId="3C2EE021" w14:textId="77777777" w:rsidR="0070309D" w:rsidRPr="0070309D" w:rsidRDefault="0070309D" w:rsidP="008E12BC">
      <w:pPr>
        <w:pStyle w:val="ListParagraph"/>
        <w:numPr>
          <w:ilvl w:val="0"/>
          <w:numId w:val="103"/>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6D592322" w14:textId="77777777" w:rsidR="0070309D" w:rsidRPr="0070309D" w:rsidRDefault="0070309D" w:rsidP="008E12BC">
      <w:pPr>
        <w:pStyle w:val="ListParagraph"/>
        <w:numPr>
          <w:ilvl w:val="0"/>
          <w:numId w:val="103"/>
        </w:numPr>
        <w:overflowPunct/>
        <w:autoSpaceDE/>
        <w:autoSpaceDN/>
        <w:adjustRightInd/>
        <w:spacing w:before="120"/>
        <w:ind w:left="2160"/>
        <w:contextualSpacing w:val="0"/>
        <w:jc w:val="both"/>
        <w:rPr>
          <w:szCs w:val="24"/>
        </w:rPr>
      </w:pPr>
      <w:r w:rsidRPr="0070309D">
        <w:rPr>
          <w:szCs w:val="24"/>
        </w:rPr>
        <w:t>The need for these projects.</w:t>
      </w:r>
    </w:p>
    <w:p w14:paraId="0FA5C4B1" w14:textId="77777777" w:rsidR="0070309D" w:rsidRPr="0070309D" w:rsidRDefault="0070309D" w:rsidP="008E12BC">
      <w:pPr>
        <w:pStyle w:val="ListParagraph"/>
        <w:numPr>
          <w:ilvl w:val="0"/>
          <w:numId w:val="103"/>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65777F28" w14:textId="77777777" w:rsidR="0070309D" w:rsidRPr="0070309D" w:rsidRDefault="0070309D" w:rsidP="008E12BC">
      <w:pPr>
        <w:pStyle w:val="ListParagraph"/>
        <w:numPr>
          <w:ilvl w:val="0"/>
          <w:numId w:val="103"/>
        </w:numPr>
        <w:overflowPunct/>
        <w:autoSpaceDE/>
        <w:autoSpaceDN/>
        <w:adjustRightInd/>
        <w:spacing w:before="120"/>
        <w:ind w:left="2160"/>
        <w:contextualSpacing w:val="0"/>
        <w:jc w:val="both"/>
        <w:rPr>
          <w:szCs w:val="24"/>
        </w:rPr>
      </w:pPr>
      <w:r w:rsidRPr="0070309D">
        <w:rPr>
          <w:szCs w:val="24"/>
        </w:rPr>
        <w:t>The initial budget for these projects.</w:t>
      </w:r>
    </w:p>
    <w:p w14:paraId="34561EF6" w14:textId="2DCCED4C" w:rsidR="0070309D" w:rsidRPr="0070309D" w:rsidRDefault="0070309D" w:rsidP="008E12BC">
      <w:pPr>
        <w:pStyle w:val="ListParagraph"/>
        <w:numPr>
          <w:ilvl w:val="0"/>
          <w:numId w:val="103"/>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465B6" w:rsidRPr="0070309D">
        <w:rPr>
          <w:szCs w:val="24"/>
        </w:rPr>
        <w:t>CenterPoint</w:t>
      </w:r>
      <w:r w:rsidRPr="0070309D">
        <w:rPr>
          <w:szCs w:val="24"/>
        </w:rPr>
        <w:t xml:space="preserve"> Houston resolved them.</w:t>
      </w:r>
    </w:p>
    <w:p w14:paraId="66EE9FC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“PE190052 LAKE HOUSTON BUILD NEW 138/35KV SUBSTATION (AP)” and “PE190061 KINGWOOD - MODIFY 138KV SECTIONALIZING SCHEME (AP).” Please provide the following information regarding these projects:</w:t>
      </w:r>
    </w:p>
    <w:p w14:paraId="6B738787" w14:textId="77777777" w:rsidR="0070309D" w:rsidRPr="0070309D" w:rsidRDefault="0070309D" w:rsidP="008E12BC">
      <w:pPr>
        <w:pStyle w:val="ListParagraph"/>
        <w:numPr>
          <w:ilvl w:val="0"/>
          <w:numId w:val="104"/>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4A232CC5" w14:textId="77777777" w:rsidR="0070309D" w:rsidRPr="0070309D" w:rsidRDefault="0070309D" w:rsidP="008E12BC">
      <w:pPr>
        <w:pStyle w:val="ListParagraph"/>
        <w:numPr>
          <w:ilvl w:val="0"/>
          <w:numId w:val="104"/>
        </w:numPr>
        <w:overflowPunct/>
        <w:autoSpaceDE/>
        <w:autoSpaceDN/>
        <w:adjustRightInd/>
        <w:spacing w:before="120"/>
        <w:ind w:left="2160"/>
        <w:contextualSpacing w:val="0"/>
        <w:jc w:val="both"/>
        <w:rPr>
          <w:szCs w:val="24"/>
        </w:rPr>
      </w:pPr>
      <w:r w:rsidRPr="0070309D">
        <w:rPr>
          <w:szCs w:val="24"/>
        </w:rPr>
        <w:t>The need for these projects.</w:t>
      </w:r>
    </w:p>
    <w:p w14:paraId="42795C9B" w14:textId="77777777" w:rsidR="0070309D" w:rsidRPr="0070309D" w:rsidRDefault="0070309D" w:rsidP="008E12BC">
      <w:pPr>
        <w:pStyle w:val="ListParagraph"/>
        <w:numPr>
          <w:ilvl w:val="0"/>
          <w:numId w:val="104"/>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4E27462" w14:textId="77777777" w:rsidR="0070309D" w:rsidRPr="0070309D" w:rsidRDefault="0070309D" w:rsidP="008E12BC">
      <w:pPr>
        <w:pStyle w:val="ListParagraph"/>
        <w:numPr>
          <w:ilvl w:val="0"/>
          <w:numId w:val="104"/>
        </w:numPr>
        <w:overflowPunct/>
        <w:autoSpaceDE/>
        <w:autoSpaceDN/>
        <w:adjustRightInd/>
        <w:spacing w:before="120"/>
        <w:ind w:left="2160"/>
        <w:contextualSpacing w:val="0"/>
        <w:jc w:val="both"/>
        <w:rPr>
          <w:szCs w:val="24"/>
        </w:rPr>
      </w:pPr>
      <w:r w:rsidRPr="0070309D">
        <w:rPr>
          <w:szCs w:val="24"/>
        </w:rPr>
        <w:t>The initial budget for these projects.</w:t>
      </w:r>
    </w:p>
    <w:p w14:paraId="3E97B7C8" w14:textId="29B84345" w:rsidR="0070309D" w:rsidRPr="0070309D" w:rsidRDefault="0070309D" w:rsidP="008E12BC">
      <w:pPr>
        <w:pStyle w:val="ListParagraph"/>
        <w:numPr>
          <w:ilvl w:val="0"/>
          <w:numId w:val="104"/>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5D7247E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“PE210065 WORTHAM BUILD NEW 138/35KV SUBSTATION.” Please provide the following information regarding this project:</w:t>
      </w:r>
    </w:p>
    <w:p w14:paraId="043C3C83" w14:textId="77777777" w:rsidR="0070309D" w:rsidRPr="0070309D" w:rsidRDefault="0070309D" w:rsidP="008E12BC">
      <w:pPr>
        <w:pStyle w:val="ListParagraph"/>
        <w:numPr>
          <w:ilvl w:val="0"/>
          <w:numId w:val="10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5EA22CB" w14:textId="77777777" w:rsidR="0070309D" w:rsidRPr="0070309D" w:rsidRDefault="0070309D" w:rsidP="008E12BC">
      <w:pPr>
        <w:pStyle w:val="ListParagraph"/>
        <w:numPr>
          <w:ilvl w:val="0"/>
          <w:numId w:val="105"/>
        </w:numPr>
        <w:overflowPunct/>
        <w:autoSpaceDE/>
        <w:autoSpaceDN/>
        <w:adjustRightInd/>
        <w:spacing w:before="120"/>
        <w:ind w:left="2160"/>
        <w:contextualSpacing w:val="0"/>
        <w:jc w:val="both"/>
        <w:rPr>
          <w:szCs w:val="24"/>
        </w:rPr>
      </w:pPr>
      <w:r w:rsidRPr="0070309D">
        <w:rPr>
          <w:szCs w:val="24"/>
        </w:rPr>
        <w:t>The need for this project.</w:t>
      </w:r>
    </w:p>
    <w:p w14:paraId="524577DF" w14:textId="77777777" w:rsidR="0070309D" w:rsidRPr="0070309D" w:rsidRDefault="0070309D" w:rsidP="008E12BC">
      <w:pPr>
        <w:pStyle w:val="ListParagraph"/>
        <w:numPr>
          <w:ilvl w:val="0"/>
          <w:numId w:val="105"/>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E1493B5" w14:textId="77777777" w:rsidR="0070309D" w:rsidRPr="0070309D" w:rsidRDefault="0070309D" w:rsidP="008E12BC">
      <w:pPr>
        <w:pStyle w:val="ListParagraph"/>
        <w:numPr>
          <w:ilvl w:val="0"/>
          <w:numId w:val="105"/>
        </w:numPr>
        <w:overflowPunct/>
        <w:autoSpaceDE/>
        <w:autoSpaceDN/>
        <w:adjustRightInd/>
        <w:spacing w:before="120"/>
        <w:ind w:left="2160"/>
        <w:contextualSpacing w:val="0"/>
        <w:jc w:val="both"/>
        <w:rPr>
          <w:szCs w:val="24"/>
        </w:rPr>
      </w:pPr>
      <w:r w:rsidRPr="0070309D">
        <w:rPr>
          <w:szCs w:val="24"/>
        </w:rPr>
        <w:t>The initial budget for this project.</w:t>
      </w:r>
    </w:p>
    <w:p w14:paraId="06735D9A" w14:textId="1CF96C8F" w:rsidR="0070309D" w:rsidRPr="0070309D" w:rsidRDefault="0070309D" w:rsidP="008E12BC">
      <w:pPr>
        <w:pStyle w:val="ListParagraph"/>
        <w:numPr>
          <w:ilvl w:val="0"/>
          <w:numId w:val="105"/>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12DA7E11"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“PE200037 BURKE - BUILD NEW 138KV SWITCHYARD.” Please provide the following information regarding this project:</w:t>
      </w:r>
    </w:p>
    <w:p w14:paraId="63231097" w14:textId="77777777" w:rsidR="0070309D" w:rsidRPr="0070309D" w:rsidRDefault="0070309D" w:rsidP="008E12BC">
      <w:pPr>
        <w:pStyle w:val="ListParagraph"/>
        <w:numPr>
          <w:ilvl w:val="0"/>
          <w:numId w:val="10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3405675" w14:textId="77777777" w:rsidR="0070309D" w:rsidRPr="0070309D" w:rsidRDefault="0070309D" w:rsidP="008E12BC">
      <w:pPr>
        <w:pStyle w:val="ListParagraph"/>
        <w:numPr>
          <w:ilvl w:val="0"/>
          <w:numId w:val="106"/>
        </w:numPr>
        <w:overflowPunct/>
        <w:autoSpaceDE/>
        <w:autoSpaceDN/>
        <w:adjustRightInd/>
        <w:spacing w:before="120"/>
        <w:ind w:left="2160"/>
        <w:contextualSpacing w:val="0"/>
        <w:jc w:val="both"/>
        <w:rPr>
          <w:szCs w:val="24"/>
        </w:rPr>
      </w:pPr>
      <w:r w:rsidRPr="0070309D">
        <w:rPr>
          <w:szCs w:val="24"/>
        </w:rPr>
        <w:t>The need for this project.</w:t>
      </w:r>
    </w:p>
    <w:p w14:paraId="6641AC08" w14:textId="77777777" w:rsidR="0070309D" w:rsidRPr="0070309D" w:rsidRDefault="0070309D" w:rsidP="008E12BC">
      <w:pPr>
        <w:pStyle w:val="ListParagraph"/>
        <w:numPr>
          <w:ilvl w:val="0"/>
          <w:numId w:val="106"/>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00718D78" w14:textId="77777777" w:rsidR="0070309D" w:rsidRPr="0070309D" w:rsidRDefault="0070309D" w:rsidP="008E12BC">
      <w:pPr>
        <w:pStyle w:val="ListParagraph"/>
        <w:numPr>
          <w:ilvl w:val="0"/>
          <w:numId w:val="106"/>
        </w:numPr>
        <w:overflowPunct/>
        <w:autoSpaceDE/>
        <w:autoSpaceDN/>
        <w:adjustRightInd/>
        <w:spacing w:before="120"/>
        <w:ind w:left="2160"/>
        <w:contextualSpacing w:val="0"/>
        <w:jc w:val="both"/>
        <w:rPr>
          <w:szCs w:val="24"/>
        </w:rPr>
      </w:pPr>
      <w:r w:rsidRPr="0070309D">
        <w:rPr>
          <w:szCs w:val="24"/>
        </w:rPr>
        <w:t>The initial budget for this project.</w:t>
      </w:r>
    </w:p>
    <w:p w14:paraId="1F4CF0EA" w14:textId="27C67029" w:rsidR="0070309D" w:rsidRPr="0070309D" w:rsidRDefault="0070309D" w:rsidP="008E12BC">
      <w:pPr>
        <w:pStyle w:val="ListParagraph"/>
        <w:numPr>
          <w:ilvl w:val="0"/>
          <w:numId w:val="106"/>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65C2FCF3"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lastRenderedPageBreak/>
        <w:t>Please refer to Schedule M-3.1 under the projects named “PE210068 EAGLE NEST BUILD NEW 138KV SWITCHYARD TO CONNECT NEW GENERATOR”, “PE210071 BURKE INSTALL POTT RELAY SCHEME ON CKT 02 TO EAGLE NEST”, and “PE210072 WEST COLUMBIA INSTALL POTT RELAY SCHEME ON CKT 02 TO EAGLE NEST.” Please provide the following information regarding these projects:</w:t>
      </w:r>
    </w:p>
    <w:p w14:paraId="046EE79C" w14:textId="77777777" w:rsidR="0070309D" w:rsidRPr="0070309D" w:rsidRDefault="0070309D" w:rsidP="008E12BC">
      <w:pPr>
        <w:pStyle w:val="ListParagraph"/>
        <w:numPr>
          <w:ilvl w:val="0"/>
          <w:numId w:val="107"/>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2DB80811" w14:textId="77777777" w:rsidR="0070309D" w:rsidRPr="0070309D" w:rsidRDefault="0070309D" w:rsidP="008E12BC">
      <w:pPr>
        <w:pStyle w:val="ListParagraph"/>
        <w:numPr>
          <w:ilvl w:val="0"/>
          <w:numId w:val="107"/>
        </w:numPr>
        <w:overflowPunct/>
        <w:autoSpaceDE/>
        <w:autoSpaceDN/>
        <w:adjustRightInd/>
        <w:spacing w:before="120"/>
        <w:ind w:left="2160"/>
        <w:contextualSpacing w:val="0"/>
        <w:jc w:val="both"/>
        <w:rPr>
          <w:szCs w:val="24"/>
        </w:rPr>
      </w:pPr>
      <w:r w:rsidRPr="0070309D">
        <w:rPr>
          <w:szCs w:val="24"/>
        </w:rPr>
        <w:t>The need for these projects.</w:t>
      </w:r>
    </w:p>
    <w:p w14:paraId="081A3717" w14:textId="77777777" w:rsidR="0070309D" w:rsidRPr="0070309D" w:rsidRDefault="0070309D" w:rsidP="008E12BC">
      <w:pPr>
        <w:pStyle w:val="ListParagraph"/>
        <w:numPr>
          <w:ilvl w:val="0"/>
          <w:numId w:val="107"/>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70C028B2" w14:textId="77777777" w:rsidR="0070309D" w:rsidRPr="0070309D" w:rsidRDefault="0070309D" w:rsidP="008E12BC">
      <w:pPr>
        <w:pStyle w:val="ListParagraph"/>
        <w:numPr>
          <w:ilvl w:val="0"/>
          <w:numId w:val="107"/>
        </w:numPr>
        <w:overflowPunct/>
        <w:autoSpaceDE/>
        <w:autoSpaceDN/>
        <w:adjustRightInd/>
        <w:spacing w:before="120"/>
        <w:ind w:left="2160"/>
        <w:contextualSpacing w:val="0"/>
        <w:jc w:val="both"/>
        <w:rPr>
          <w:szCs w:val="24"/>
        </w:rPr>
      </w:pPr>
      <w:r w:rsidRPr="0070309D">
        <w:rPr>
          <w:szCs w:val="24"/>
        </w:rPr>
        <w:t>The initial budget for these projects.</w:t>
      </w:r>
    </w:p>
    <w:p w14:paraId="16E62F79" w14:textId="02C98FF1" w:rsidR="0070309D" w:rsidRPr="0070309D" w:rsidRDefault="0070309D" w:rsidP="008E12BC">
      <w:pPr>
        <w:pStyle w:val="ListParagraph"/>
        <w:numPr>
          <w:ilvl w:val="0"/>
          <w:numId w:val="107"/>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17B803B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“PE180147 MILLER Upgrade Relaying on CKT #88 to Baytown (BP)” and “PE180148 BAYTOWN Upgrade Relaying on CKT #87 to MILLER (BP).” Please provide the following information regarding these projects:</w:t>
      </w:r>
    </w:p>
    <w:p w14:paraId="09730CED" w14:textId="77777777" w:rsidR="0070309D" w:rsidRPr="0070309D" w:rsidRDefault="0070309D" w:rsidP="008E12BC">
      <w:pPr>
        <w:pStyle w:val="ListParagraph"/>
        <w:numPr>
          <w:ilvl w:val="0"/>
          <w:numId w:val="108"/>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DC38F3B" w14:textId="77777777" w:rsidR="0070309D" w:rsidRPr="0070309D" w:rsidRDefault="0070309D" w:rsidP="008E12BC">
      <w:pPr>
        <w:pStyle w:val="ListParagraph"/>
        <w:numPr>
          <w:ilvl w:val="0"/>
          <w:numId w:val="108"/>
        </w:numPr>
        <w:overflowPunct/>
        <w:autoSpaceDE/>
        <w:autoSpaceDN/>
        <w:adjustRightInd/>
        <w:spacing w:before="120"/>
        <w:ind w:left="2160"/>
        <w:contextualSpacing w:val="0"/>
        <w:jc w:val="both"/>
        <w:rPr>
          <w:szCs w:val="24"/>
        </w:rPr>
      </w:pPr>
      <w:r w:rsidRPr="0070309D">
        <w:rPr>
          <w:szCs w:val="24"/>
        </w:rPr>
        <w:t>The need for these projects.</w:t>
      </w:r>
    </w:p>
    <w:p w14:paraId="725A8793" w14:textId="77777777" w:rsidR="0070309D" w:rsidRPr="0070309D" w:rsidRDefault="0070309D" w:rsidP="008E12BC">
      <w:pPr>
        <w:pStyle w:val="ListParagraph"/>
        <w:numPr>
          <w:ilvl w:val="0"/>
          <w:numId w:val="108"/>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160FF4A3" w14:textId="77777777" w:rsidR="0070309D" w:rsidRPr="0070309D" w:rsidRDefault="0070309D" w:rsidP="008E12BC">
      <w:pPr>
        <w:pStyle w:val="ListParagraph"/>
        <w:numPr>
          <w:ilvl w:val="0"/>
          <w:numId w:val="108"/>
        </w:numPr>
        <w:overflowPunct/>
        <w:autoSpaceDE/>
        <w:autoSpaceDN/>
        <w:adjustRightInd/>
        <w:spacing w:before="120"/>
        <w:ind w:left="2160"/>
        <w:contextualSpacing w:val="0"/>
        <w:jc w:val="both"/>
        <w:rPr>
          <w:szCs w:val="24"/>
        </w:rPr>
      </w:pPr>
      <w:r w:rsidRPr="0070309D">
        <w:rPr>
          <w:szCs w:val="24"/>
        </w:rPr>
        <w:t>The initial budget for these projects.</w:t>
      </w:r>
    </w:p>
    <w:p w14:paraId="7D28C9C8" w14:textId="09A3C920" w:rsidR="0070309D" w:rsidRPr="0070309D" w:rsidRDefault="0070309D" w:rsidP="008E12BC">
      <w:pPr>
        <w:pStyle w:val="ListParagraph"/>
        <w:numPr>
          <w:ilvl w:val="0"/>
          <w:numId w:val="108"/>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20D2032E"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“PE190034 REFUGE - BUILD NEW 345KV SWITCHYARD (AP).” Please provide the following information regarding this project:</w:t>
      </w:r>
    </w:p>
    <w:p w14:paraId="33D0C990" w14:textId="77777777" w:rsidR="0070309D" w:rsidRPr="0070309D" w:rsidRDefault="0070309D" w:rsidP="008E12BC">
      <w:pPr>
        <w:pStyle w:val="ListParagraph"/>
        <w:numPr>
          <w:ilvl w:val="0"/>
          <w:numId w:val="10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BD16896" w14:textId="77777777" w:rsidR="0070309D" w:rsidRPr="0070309D" w:rsidRDefault="0070309D" w:rsidP="008E12BC">
      <w:pPr>
        <w:pStyle w:val="ListParagraph"/>
        <w:numPr>
          <w:ilvl w:val="0"/>
          <w:numId w:val="109"/>
        </w:numPr>
        <w:overflowPunct/>
        <w:autoSpaceDE/>
        <w:autoSpaceDN/>
        <w:adjustRightInd/>
        <w:spacing w:before="120"/>
        <w:ind w:left="2160"/>
        <w:contextualSpacing w:val="0"/>
        <w:jc w:val="both"/>
        <w:rPr>
          <w:szCs w:val="24"/>
        </w:rPr>
      </w:pPr>
      <w:r w:rsidRPr="0070309D">
        <w:rPr>
          <w:szCs w:val="24"/>
        </w:rPr>
        <w:t>The need for this project.</w:t>
      </w:r>
    </w:p>
    <w:p w14:paraId="5BA62313" w14:textId="77777777" w:rsidR="0070309D" w:rsidRPr="0070309D" w:rsidRDefault="0070309D" w:rsidP="008E12BC">
      <w:pPr>
        <w:pStyle w:val="ListParagraph"/>
        <w:numPr>
          <w:ilvl w:val="0"/>
          <w:numId w:val="109"/>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0F9C6EFD" w14:textId="77777777" w:rsidR="0070309D" w:rsidRPr="0070309D" w:rsidRDefault="0070309D" w:rsidP="008E12BC">
      <w:pPr>
        <w:pStyle w:val="ListParagraph"/>
        <w:numPr>
          <w:ilvl w:val="0"/>
          <w:numId w:val="109"/>
        </w:numPr>
        <w:overflowPunct/>
        <w:autoSpaceDE/>
        <w:autoSpaceDN/>
        <w:adjustRightInd/>
        <w:spacing w:before="120"/>
        <w:ind w:left="2160"/>
        <w:contextualSpacing w:val="0"/>
        <w:jc w:val="both"/>
        <w:rPr>
          <w:szCs w:val="24"/>
        </w:rPr>
      </w:pPr>
      <w:r w:rsidRPr="0070309D">
        <w:rPr>
          <w:szCs w:val="24"/>
        </w:rPr>
        <w:t>The initial budget for this project.</w:t>
      </w:r>
    </w:p>
    <w:p w14:paraId="7F5AA6A4" w14:textId="6B67896C" w:rsidR="0070309D" w:rsidRPr="0070309D" w:rsidRDefault="0070309D" w:rsidP="008E12BC">
      <w:pPr>
        <w:pStyle w:val="ListParagraph"/>
        <w:numPr>
          <w:ilvl w:val="0"/>
          <w:numId w:val="109"/>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53B7CD6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“PE190152 GREENS BAYOU RECONFIGURE 138KV YARD (AP)”, “PE190153 ANBUSH UPGRADE RELAYING ON 138KV CKT #08 TO GBY (AP)”, “PE190121 WHITE OAK REPLACE LINE PANEL ON 138KV CKT #03 TO GREENS BAYOU (AP)”, and “PE210072 WEST COLUMBIA INSTALL POTT RELAY SCHEME ON CKT 02 TO EAGLE NEST.” Please provide the following information regarding these projects:</w:t>
      </w:r>
    </w:p>
    <w:p w14:paraId="4D4FAA94" w14:textId="77777777" w:rsidR="0070309D" w:rsidRPr="0070309D" w:rsidRDefault="0070309D" w:rsidP="008E12BC">
      <w:pPr>
        <w:pStyle w:val="ListParagraph"/>
        <w:numPr>
          <w:ilvl w:val="0"/>
          <w:numId w:val="110"/>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44FD885" w14:textId="77777777" w:rsidR="0070309D" w:rsidRPr="0070309D" w:rsidRDefault="0070309D" w:rsidP="008E12BC">
      <w:pPr>
        <w:pStyle w:val="ListParagraph"/>
        <w:numPr>
          <w:ilvl w:val="0"/>
          <w:numId w:val="110"/>
        </w:numPr>
        <w:overflowPunct/>
        <w:autoSpaceDE/>
        <w:autoSpaceDN/>
        <w:adjustRightInd/>
        <w:spacing w:before="120"/>
        <w:ind w:left="2160"/>
        <w:contextualSpacing w:val="0"/>
        <w:jc w:val="both"/>
        <w:rPr>
          <w:szCs w:val="24"/>
        </w:rPr>
      </w:pPr>
      <w:r w:rsidRPr="0070309D">
        <w:rPr>
          <w:szCs w:val="24"/>
        </w:rPr>
        <w:lastRenderedPageBreak/>
        <w:t>The need for these projects.</w:t>
      </w:r>
    </w:p>
    <w:p w14:paraId="06321740" w14:textId="77777777" w:rsidR="0070309D" w:rsidRPr="0070309D" w:rsidRDefault="0070309D" w:rsidP="008E12BC">
      <w:pPr>
        <w:pStyle w:val="ListParagraph"/>
        <w:numPr>
          <w:ilvl w:val="0"/>
          <w:numId w:val="110"/>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AB296D1" w14:textId="77777777" w:rsidR="0070309D" w:rsidRPr="0070309D" w:rsidRDefault="0070309D" w:rsidP="008E12BC">
      <w:pPr>
        <w:pStyle w:val="ListParagraph"/>
        <w:numPr>
          <w:ilvl w:val="0"/>
          <w:numId w:val="110"/>
        </w:numPr>
        <w:overflowPunct/>
        <w:autoSpaceDE/>
        <w:autoSpaceDN/>
        <w:adjustRightInd/>
        <w:spacing w:before="120"/>
        <w:ind w:left="2160"/>
        <w:contextualSpacing w:val="0"/>
        <w:jc w:val="both"/>
        <w:rPr>
          <w:szCs w:val="24"/>
        </w:rPr>
      </w:pPr>
      <w:r w:rsidRPr="0070309D">
        <w:rPr>
          <w:szCs w:val="24"/>
        </w:rPr>
        <w:t>The initial budget for these projects.</w:t>
      </w:r>
    </w:p>
    <w:p w14:paraId="40509BFA" w14:textId="7E0FD8ED" w:rsidR="0070309D" w:rsidRPr="0070309D" w:rsidRDefault="0070309D" w:rsidP="008E12BC">
      <w:pPr>
        <w:pStyle w:val="ListParagraph"/>
        <w:numPr>
          <w:ilvl w:val="0"/>
          <w:numId w:val="110"/>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6F7CADAB"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“PE180147 MILLER Upgrade Relaying on CKT #88 to Baytown (BP)” and “PE180148 BAYTOWN Upgrade Relaying on CKT #87 to MILLER (BP).” Please provide the following information regarding these projects:</w:t>
      </w:r>
    </w:p>
    <w:p w14:paraId="1D1F6FE3" w14:textId="77777777" w:rsidR="0070309D" w:rsidRPr="0070309D" w:rsidRDefault="0070309D" w:rsidP="008E12BC">
      <w:pPr>
        <w:pStyle w:val="ListParagraph"/>
        <w:numPr>
          <w:ilvl w:val="0"/>
          <w:numId w:val="111"/>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5A140731" w14:textId="77777777" w:rsidR="0070309D" w:rsidRPr="0070309D" w:rsidRDefault="0070309D" w:rsidP="008E12BC">
      <w:pPr>
        <w:pStyle w:val="ListParagraph"/>
        <w:numPr>
          <w:ilvl w:val="0"/>
          <w:numId w:val="111"/>
        </w:numPr>
        <w:overflowPunct/>
        <w:autoSpaceDE/>
        <w:autoSpaceDN/>
        <w:adjustRightInd/>
        <w:spacing w:before="120"/>
        <w:ind w:left="2160"/>
        <w:contextualSpacing w:val="0"/>
        <w:jc w:val="both"/>
        <w:rPr>
          <w:szCs w:val="24"/>
        </w:rPr>
      </w:pPr>
      <w:r w:rsidRPr="0070309D">
        <w:rPr>
          <w:szCs w:val="24"/>
        </w:rPr>
        <w:t>The need for these projects.</w:t>
      </w:r>
    </w:p>
    <w:p w14:paraId="4D64D7B0" w14:textId="77777777" w:rsidR="0070309D" w:rsidRPr="0070309D" w:rsidRDefault="0070309D" w:rsidP="008E12BC">
      <w:pPr>
        <w:pStyle w:val="ListParagraph"/>
        <w:numPr>
          <w:ilvl w:val="0"/>
          <w:numId w:val="111"/>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30B36291" w14:textId="77777777" w:rsidR="0070309D" w:rsidRPr="0070309D" w:rsidRDefault="0070309D" w:rsidP="008E12BC">
      <w:pPr>
        <w:pStyle w:val="ListParagraph"/>
        <w:numPr>
          <w:ilvl w:val="0"/>
          <w:numId w:val="111"/>
        </w:numPr>
        <w:overflowPunct/>
        <w:autoSpaceDE/>
        <w:autoSpaceDN/>
        <w:adjustRightInd/>
        <w:spacing w:before="120"/>
        <w:ind w:left="2160"/>
        <w:contextualSpacing w:val="0"/>
        <w:jc w:val="both"/>
        <w:rPr>
          <w:szCs w:val="24"/>
        </w:rPr>
      </w:pPr>
      <w:r w:rsidRPr="0070309D">
        <w:rPr>
          <w:szCs w:val="24"/>
        </w:rPr>
        <w:t>The initial budget for these projects.</w:t>
      </w:r>
    </w:p>
    <w:p w14:paraId="6CD9102B" w14:textId="4101F1F6" w:rsidR="0070309D" w:rsidRPr="0070309D" w:rsidRDefault="0070309D" w:rsidP="008E12BC">
      <w:pPr>
        <w:pStyle w:val="ListParagraph"/>
        <w:numPr>
          <w:ilvl w:val="0"/>
          <w:numId w:val="111"/>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5E4E240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“PE190034 REFUGE - BUILD NEW 345KV SWITCHYARD (AP).” Please provide the following information regarding this project:</w:t>
      </w:r>
    </w:p>
    <w:p w14:paraId="76C800DE" w14:textId="77777777" w:rsidR="0070309D" w:rsidRPr="0070309D" w:rsidRDefault="0070309D" w:rsidP="008E12BC">
      <w:pPr>
        <w:pStyle w:val="ListParagraph"/>
        <w:numPr>
          <w:ilvl w:val="0"/>
          <w:numId w:val="11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1D641ED" w14:textId="77777777" w:rsidR="0070309D" w:rsidRPr="0070309D" w:rsidRDefault="0070309D" w:rsidP="008E12BC">
      <w:pPr>
        <w:pStyle w:val="ListParagraph"/>
        <w:numPr>
          <w:ilvl w:val="0"/>
          <w:numId w:val="112"/>
        </w:numPr>
        <w:overflowPunct/>
        <w:autoSpaceDE/>
        <w:autoSpaceDN/>
        <w:adjustRightInd/>
        <w:spacing w:before="120"/>
        <w:ind w:left="2160"/>
        <w:contextualSpacing w:val="0"/>
        <w:jc w:val="both"/>
        <w:rPr>
          <w:szCs w:val="24"/>
        </w:rPr>
      </w:pPr>
      <w:r w:rsidRPr="0070309D">
        <w:rPr>
          <w:szCs w:val="24"/>
        </w:rPr>
        <w:t>The need for this project.</w:t>
      </w:r>
    </w:p>
    <w:p w14:paraId="43AC15E9" w14:textId="77777777" w:rsidR="0070309D" w:rsidRPr="0070309D" w:rsidRDefault="0070309D" w:rsidP="008E12BC">
      <w:pPr>
        <w:pStyle w:val="ListParagraph"/>
        <w:numPr>
          <w:ilvl w:val="0"/>
          <w:numId w:val="112"/>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3BD16C61" w14:textId="77777777" w:rsidR="0070309D" w:rsidRPr="0070309D" w:rsidRDefault="0070309D" w:rsidP="008E12BC">
      <w:pPr>
        <w:pStyle w:val="ListParagraph"/>
        <w:numPr>
          <w:ilvl w:val="0"/>
          <w:numId w:val="112"/>
        </w:numPr>
        <w:overflowPunct/>
        <w:autoSpaceDE/>
        <w:autoSpaceDN/>
        <w:adjustRightInd/>
        <w:spacing w:before="120"/>
        <w:ind w:left="2160"/>
        <w:contextualSpacing w:val="0"/>
        <w:jc w:val="both"/>
        <w:rPr>
          <w:szCs w:val="24"/>
        </w:rPr>
      </w:pPr>
      <w:r w:rsidRPr="0070309D">
        <w:rPr>
          <w:szCs w:val="24"/>
        </w:rPr>
        <w:t>The initial budget for this project.</w:t>
      </w:r>
    </w:p>
    <w:p w14:paraId="6C378BD2" w14:textId="02AC3992" w:rsidR="0070309D" w:rsidRPr="0070309D" w:rsidRDefault="0070309D" w:rsidP="008E12BC">
      <w:pPr>
        <w:pStyle w:val="ListParagraph"/>
        <w:numPr>
          <w:ilvl w:val="0"/>
          <w:numId w:val="112"/>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29FBD52D"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“PE190152 GREENS BAYOU RECONFIGURE 138KV YARD (AP)”, “PE190153 ANBUSH UPGRADE RELAYING ON 138KV CKT #08 TO GBY (AP)”, “PE190121 WHITE OAK REPLACE LINE PANEL ON 138KV CKT #03 TO GREENS BAYOU (AP)”, and “PE190224 HARDY UPGRADE CARRIER EQUIPMENT ON CKT #95 TO GREENS BAYOU (AP).” Please provide the following information regarding these projects:</w:t>
      </w:r>
    </w:p>
    <w:p w14:paraId="3D2DE9C0" w14:textId="77777777" w:rsidR="0070309D" w:rsidRPr="0070309D" w:rsidRDefault="0070309D" w:rsidP="008E12BC">
      <w:pPr>
        <w:pStyle w:val="ListParagraph"/>
        <w:numPr>
          <w:ilvl w:val="0"/>
          <w:numId w:val="113"/>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256D52C1" w14:textId="77777777" w:rsidR="0070309D" w:rsidRPr="0070309D" w:rsidRDefault="0070309D" w:rsidP="008E12BC">
      <w:pPr>
        <w:pStyle w:val="ListParagraph"/>
        <w:numPr>
          <w:ilvl w:val="0"/>
          <w:numId w:val="113"/>
        </w:numPr>
        <w:overflowPunct/>
        <w:autoSpaceDE/>
        <w:autoSpaceDN/>
        <w:adjustRightInd/>
        <w:spacing w:before="120"/>
        <w:ind w:left="2160"/>
        <w:contextualSpacing w:val="0"/>
        <w:jc w:val="both"/>
        <w:rPr>
          <w:szCs w:val="24"/>
        </w:rPr>
      </w:pPr>
      <w:r w:rsidRPr="0070309D">
        <w:rPr>
          <w:szCs w:val="24"/>
        </w:rPr>
        <w:t>The need for these projects.</w:t>
      </w:r>
    </w:p>
    <w:p w14:paraId="6E0C6E15" w14:textId="77777777" w:rsidR="0070309D" w:rsidRPr="0070309D" w:rsidRDefault="0070309D" w:rsidP="008E12BC">
      <w:pPr>
        <w:pStyle w:val="ListParagraph"/>
        <w:numPr>
          <w:ilvl w:val="0"/>
          <w:numId w:val="113"/>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6DE80FC4" w14:textId="77777777" w:rsidR="0070309D" w:rsidRPr="0070309D" w:rsidRDefault="0070309D" w:rsidP="008E12BC">
      <w:pPr>
        <w:pStyle w:val="ListParagraph"/>
        <w:numPr>
          <w:ilvl w:val="0"/>
          <w:numId w:val="113"/>
        </w:numPr>
        <w:overflowPunct/>
        <w:autoSpaceDE/>
        <w:autoSpaceDN/>
        <w:adjustRightInd/>
        <w:spacing w:before="120"/>
        <w:ind w:left="2160"/>
        <w:contextualSpacing w:val="0"/>
        <w:jc w:val="both"/>
        <w:rPr>
          <w:szCs w:val="24"/>
        </w:rPr>
      </w:pPr>
      <w:r w:rsidRPr="0070309D">
        <w:rPr>
          <w:szCs w:val="24"/>
        </w:rPr>
        <w:t>The initial budget for these projects.</w:t>
      </w:r>
    </w:p>
    <w:p w14:paraId="7AB1C105" w14:textId="2429494B" w:rsidR="0070309D" w:rsidRPr="0070309D" w:rsidRDefault="0070309D" w:rsidP="008E12BC">
      <w:pPr>
        <w:pStyle w:val="ListParagraph"/>
        <w:numPr>
          <w:ilvl w:val="0"/>
          <w:numId w:val="113"/>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1046CF8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lastRenderedPageBreak/>
        <w:t xml:space="preserve">Please refer to Schedule M-3.1 under the projects named “PE200040 LIMBURG </w:t>
      </w:r>
      <w:proofErr w:type="spellStart"/>
      <w:r w:rsidRPr="0070309D">
        <w:rPr>
          <w:szCs w:val="24"/>
        </w:rPr>
        <w:t>Limburg</w:t>
      </w:r>
      <w:proofErr w:type="spellEnd"/>
      <w:r w:rsidRPr="0070309D">
        <w:rPr>
          <w:szCs w:val="24"/>
        </w:rPr>
        <w:t xml:space="preserve"> Substation (SUB) Build new 138kV” and “PE200041 </w:t>
      </w:r>
      <w:proofErr w:type="gramStart"/>
      <w:r w:rsidRPr="0070309D">
        <w:rPr>
          <w:szCs w:val="24"/>
        </w:rPr>
        <w:t>SOUTHWYCK  UPGRADE</w:t>
      </w:r>
      <w:proofErr w:type="gramEnd"/>
      <w:r w:rsidRPr="0070309D">
        <w:rPr>
          <w:szCs w:val="24"/>
        </w:rPr>
        <w:t xml:space="preserve"> 138KV LINE SECTIONALIZING SCHEME.” Please provide the following information regarding these projects:</w:t>
      </w:r>
    </w:p>
    <w:p w14:paraId="079471D8" w14:textId="77777777" w:rsidR="0070309D" w:rsidRPr="0070309D" w:rsidRDefault="0070309D" w:rsidP="008E12BC">
      <w:pPr>
        <w:pStyle w:val="ListParagraph"/>
        <w:numPr>
          <w:ilvl w:val="0"/>
          <w:numId w:val="114"/>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64E03259" w14:textId="77777777" w:rsidR="0070309D" w:rsidRPr="0070309D" w:rsidRDefault="0070309D" w:rsidP="008E12BC">
      <w:pPr>
        <w:pStyle w:val="ListParagraph"/>
        <w:numPr>
          <w:ilvl w:val="0"/>
          <w:numId w:val="114"/>
        </w:numPr>
        <w:overflowPunct/>
        <w:autoSpaceDE/>
        <w:autoSpaceDN/>
        <w:adjustRightInd/>
        <w:spacing w:before="120"/>
        <w:ind w:left="2160"/>
        <w:contextualSpacing w:val="0"/>
        <w:jc w:val="both"/>
        <w:rPr>
          <w:szCs w:val="24"/>
        </w:rPr>
      </w:pPr>
      <w:r w:rsidRPr="0070309D">
        <w:rPr>
          <w:szCs w:val="24"/>
        </w:rPr>
        <w:t>The need for these projects.</w:t>
      </w:r>
    </w:p>
    <w:p w14:paraId="07F87A18" w14:textId="77777777" w:rsidR="0070309D" w:rsidRPr="0070309D" w:rsidRDefault="0070309D" w:rsidP="008E12BC">
      <w:pPr>
        <w:pStyle w:val="ListParagraph"/>
        <w:numPr>
          <w:ilvl w:val="0"/>
          <w:numId w:val="114"/>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6270A490" w14:textId="77777777" w:rsidR="0070309D" w:rsidRPr="0070309D" w:rsidRDefault="0070309D" w:rsidP="008E12BC">
      <w:pPr>
        <w:pStyle w:val="ListParagraph"/>
        <w:numPr>
          <w:ilvl w:val="0"/>
          <w:numId w:val="114"/>
        </w:numPr>
        <w:overflowPunct/>
        <w:autoSpaceDE/>
        <w:autoSpaceDN/>
        <w:adjustRightInd/>
        <w:spacing w:before="120"/>
        <w:ind w:left="2160"/>
        <w:contextualSpacing w:val="0"/>
        <w:jc w:val="both"/>
        <w:rPr>
          <w:szCs w:val="24"/>
        </w:rPr>
      </w:pPr>
      <w:r w:rsidRPr="0070309D">
        <w:rPr>
          <w:szCs w:val="24"/>
        </w:rPr>
        <w:t>The initial budget for these projects.</w:t>
      </w:r>
    </w:p>
    <w:p w14:paraId="16660AD9" w14:textId="5EED7F04" w:rsidR="0070309D" w:rsidRPr="0070309D" w:rsidRDefault="0070309D" w:rsidP="008E12BC">
      <w:pPr>
        <w:pStyle w:val="ListParagraph"/>
        <w:numPr>
          <w:ilvl w:val="0"/>
          <w:numId w:val="114"/>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63BAD4D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“PE190049 BLODGETT CONVERT TO 138KV OPERATION (AP).” Please provide the following information regarding this project:</w:t>
      </w:r>
    </w:p>
    <w:p w14:paraId="118403D1" w14:textId="77777777" w:rsidR="0070309D" w:rsidRPr="0070309D" w:rsidRDefault="0070309D" w:rsidP="008E12BC">
      <w:pPr>
        <w:pStyle w:val="ListParagraph"/>
        <w:numPr>
          <w:ilvl w:val="0"/>
          <w:numId w:val="11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09315E3" w14:textId="77777777" w:rsidR="0070309D" w:rsidRPr="0070309D" w:rsidRDefault="0070309D" w:rsidP="008E12BC">
      <w:pPr>
        <w:pStyle w:val="ListParagraph"/>
        <w:numPr>
          <w:ilvl w:val="0"/>
          <w:numId w:val="115"/>
        </w:numPr>
        <w:overflowPunct/>
        <w:autoSpaceDE/>
        <w:autoSpaceDN/>
        <w:adjustRightInd/>
        <w:spacing w:before="120"/>
        <w:ind w:left="2160"/>
        <w:contextualSpacing w:val="0"/>
        <w:jc w:val="both"/>
        <w:rPr>
          <w:szCs w:val="24"/>
        </w:rPr>
      </w:pPr>
      <w:r w:rsidRPr="0070309D">
        <w:rPr>
          <w:szCs w:val="24"/>
        </w:rPr>
        <w:t>The need for this project.</w:t>
      </w:r>
    </w:p>
    <w:p w14:paraId="75BB5857" w14:textId="77777777" w:rsidR="0070309D" w:rsidRPr="0070309D" w:rsidRDefault="0070309D" w:rsidP="008E12BC">
      <w:pPr>
        <w:pStyle w:val="ListParagraph"/>
        <w:numPr>
          <w:ilvl w:val="0"/>
          <w:numId w:val="115"/>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2F38E842" w14:textId="77777777" w:rsidR="0070309D" w:rsidRPr="0070309D" w:rsidRDefault="0070309D" w:rsidP="008E12BC">
      <w:pPr>
        <w:pStyle w:val="ListParagraph"/>
        <w:numPr>
          <w:ilvl w:val="0"/>
          <w:numId w:val="115"/>
        </w:numPr>
        <w:overflowPunct/>
        <w:autoSpaceDE/>
        <w:autoSpaceDN/>
        <w:adjustRightInd/>
        <w:spacing w:before="120"/>
        <w:ind w:left="2160"/>
        <w:contextualSpacing w:val="0"/>
        <w:jc w:val="both"/>
        <w:rPr>
          <w:szCs w:val="24"/>
        </w:rPr>
      </w:pPr>
      <w:r w:rsidRPr="0070309D">
        <w:rPr>
          <w:szCs w:val="24"/>
        </w:rPr>
        <w:t>The initial budget for this project.</w:t>
      </w:r>
    </w:p>
    <w:p w14:paraId="3533001F" w14:textId="582E92D8" w:rsidR="0070309D" w:rsidRPr="0070309D" w:rsidRDefault="0070309D" w:rsidP="008E12BC">
      <w:pPr>
        <w:pStyle w:val="ListParagraph"/>
        <w:numPr>
          <w:ilvl w:val="0"/>
          <w:numId w:val="115"/>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00987E6E"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“PE210046 HILLJE - Install 345 kV Line Position for New Generator (Danish Fields Solar)</w:t>
      </w:r>
      <w:r w:rsidRPr="0070309D">
        <w:rPr>
          <w:szCs w:val="24"/>
        </w:rPr>
        <w:tab/>
        <w:t>.” Please provide the following information regarding this project:</w:t>
      </w:r>
    </w:p>
    <w:p w14:paraId="7536FB47" w14:textId="77777777" w:rsidR="0070309D" w:rsidRPr="0070309D" w:rsidRDefault="0070309D" w:rsidP="008E12BC">
      <w:pPr>
        <w:pStyle w:val="ListParagraph"/>
        <w:numPr>
          <w:ilvl w:val="0"/>
          <w:numId w:val="11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952D146" w14:textId="77777777" w:rsidR="0070309D" w:rsidRPr="0070309D" w:rsidRDefault="0070309D" w:rsidP="008E12BC">
      <w:pPr>
        <w:pStyle w:val="ListParagraph"/>
        <w:numPr>
          <w:ilvl w:val="0"/>
          <w:numId w:val="116"/>
        </w:numPr>
        <w:overflowPunct/>
        <w:autoSpaceDE/>
        <w:autoSpaceDN/>
        <w:adjustRightInd/>
        <w:spacing w:before="120"/>
        <w:ind w:left="2160"/>
        <w:contextualSpacing w:val="0"/>
        <w:jc w:val="both"/>
        <w:rPr>
          <w:szCs w:val="24"/>
        </w:rPr>
      </w:pPr>
      <w:r w:rsidRPr="0070309D">
        <w:rPr>
          <w:szCs w:val="24"/>
        </w:rPr>
        <w:t>The need for this project.</w:t>
      </w:r>
    </w:p>
    <w:p w14:paraId="593340D2" w14:textId="77777777" w:rsidR="0070309D" w:rsidRPr="0070309D" w:rsidRDefault="0070309D" w:rsidP="008E12BC">
      <w:pPr>
        <w:pStyle w:val="ListParagraph"/>
        <w:numPr>
          <w:ilvl w:val="0"/>
          <w:numId w:val="116"/>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1E4AA2B1" w14:textId="77777777" w:rsidR="0070309D" w:rsidRPr="0070309D" w:rsidRDefault="0070309D" w:rsidP="008E12BC">
      <w:pPr>
        <w:pStyle w:val="ListParagraph"/>
        <w:numPr>
          <w:ilvl w:val="0"/>
          <w:numId w:val="116"/>
        </w:numPr>
        <w:overflowPunct/>
        <w:autoSpaceDE/>
        <w:autoSpaceDN/>
        <w:adjustRightInd/>
        <w:spacing w:before="120"/>
        <w:ind w:left="2160"/>
        <w:contextualSpacing w:val="0"/>
        <w:jc w:val="both"/>
        <w:rPr>
          <w:szCs w:val="24"/>
        </w:rPr>
      </w:pPr>
      <w:r w:rsidRPr="0070309D">
        <w:rPr>
          <w:szCs w:val="24"/>
        </w:rPr>
        <w:t>The initial budget for this project.</w:t>
      </w:r>
    </w:p>
    <w:p w14:paraId="30501115" w14:textId="0DC452DF" w:rsidR="0070309D" w:rsidRPr="0070309D" w:rsidRDefault="0070309D" w:rsidP="008E12BC">
      <w:pPr>
        <w:pStyle w:val="ListParagraph"/>
        <w:numPr>
          <w:ilvl w:val="0"/>
          <w:numId w:val="116"/>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0AAC0FA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“PE220101 HOC RELOCATE 138 KV CKT 05 TO WEBSTER” and “PE220102 WEBSTER UPGRADE LINE RELAYING ON CKT 05 TO HOC.” Please provide the following information regarding these projects:</w:t>
      </w:r>
    </w:p>
    <w:p w14:paraId="05E01B0F" w14:textId="77777777" w:rsidR="0070309D" w:rsidRPr="0070309D" w:rsidRDefault="0070309D" w:rsidP="008E12BC">
      <w:pPr>
        <w:pStyle w:val="ListParagraph"/>
        <w:numPr>
          <w:ilvl w:val="0"/>
          <w:numId w:val="117"/>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17ACF31" w14:textId="77777777" w:rsidR="0070309D" w:rsidRPr="0070309D" w:rsidRDefault="0070309D" w:rsidP="008E12BC">
      <w:pPr>
        <w:pStyle w:val="ListParagraph"/>
        <w:numPr>
          <w:ilvl w:val="0"/>
          <w:numId w:val="117"/>
        </w:numPr>
        <w:overflowPunct/>
        <w:autoSpaceDE/>
        <w:autoSpaceDN/>
        <w:adjustRightInd/>
        <w:spacing w:before="120"/>
        <w:ind w:left="2160"/>
        <w:contextualSpacing w:val="0"/>
        <w:jc w:val="both"/>
        <w:rPr>
          <w:szCs w:val="24"/>
        </w:rPr>
      </w:pPr>
      <w:r w:rsidRPr="0070309D">
        <w:rPr>
          <w:szCs w:val="24"/>
        </w:rPr>
        <w:t>The need for these projects.</w:t>
      </w:r>
    </w:p>
    <w:p w14:paraId="5F6B3BE1" w14:textId="77777777" w:rsidR="0070309D" w:rsidRPr="0070309D" w:rsidRDefault="0070309D" w:rsidP="008E12BC">
      <w:pPr>
        <w:pStyle w:val="ListParagraph"/>
        <w:numPr>
          <w:ilvl w:val="0"/>
          <w:numId w:val="117"/>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2FE4FF9B" w14:textId="77777777" w:rsidR="0070309D" w:rsidRPr="0070309D" w:rsidRDefault="0070309D" w:rsidP="008E12BC">
      <w:pPr>
        <w:pStyle w:val="ListParagraph"/>
        <w:numPr>
          <w:ilvl w:val="0"/>
          <w:numId w:val="117"/>
        </w:numPr>
        <w:overflowPunct/>
        <w:autoSpaceDE/>
        <w:autoSpaceDN/>
        <w:adjustRightInd/>
        <w:spacing w:before="120"/>
        <w:ind w:left="2160"/>
        <w:contextualSpacing w:val="0"/>
        <w:jc w:val="both"/>
        <w:rPr>
          <w:szCs w:val="24"/>
        </w:rPr>
      </w:pPr>
      <w:r w:rsidRPr="0070309D">
        <w:rPr>
          <w:szCs w:val="24"/>
        </w:rPr>
        <w:t>The initial budget for these projects.</w:t>
      </w:r>
    </w:p>
    <w:p w14:paraId="7F2EAC94" w14:textId="3FABE5CA" w:rsidR="0070309D" w:rsidRPr="0070309D" w:rsidRDefault="0070309D" w:rsidP="008E12BC">
      <w:pPr>
        <w:pStyle w:val="ListParagraph"/>
        <w:numPr>
          <w:ilvl w:val="0"/>
          <w:numId w:val="117"/>
        </w:numPr>
        <w:overflowPunct/>
        <w:autoSpaceDE/>
        <w:autoSpaceDN/>
        <w:adjustRightInd/>
        <w:spacing w:before="120"/>
        <w:ind w:left="2160"/>
        <w:contextualSpacing w:val="0"/>
        <w:jc w:val="both"/>
        <w:rPr>
          <w:szCs w:val="24"/>
        </w:rPr>
      </w:pPr>
      <w:r w:rsidRPr="0070309D">
        <w:rPr>
          <w:szCs w:val="24"/>
        </w:rPr>
        <w:lastRenderedPageBreak/>
        <w:t xml:space="preserve">Any issues that came up in constructing these projects and how </w:t>
      </w:r>
      <w:r w:rsidR="00FA70A7" w:rsidRPr="0070309D">
        <w:rPr>
          <w:szCs w:val="24"/>
        </w:rPr>
        <w:t>CenterPoint</w:t>
      </w:r>
      <w:r w:rsidRPr="0070309D">
        <w:rPr>
          <w:szCs w:val="24"/>
        </w:rPr>
        <w:t xml:space="preserve"> Houston resolved them.</w:t>
      </w:r>
    </w:p>
    <w:p w14:paraId="3C9FB0B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“PE210050 PEARLAND INSTALL 138 KV, 40 MVAR CAP BANK”, “PE220042 MYKAWA BUILD NEW 138KV BKR &amp; 1/2 SWITCHYARD”, “PE220043 COUGAR UPGRADE CARRIER EQUIPMENT ON CKT TO MYKAWA”, “PE220045 PHR UPGRADE CARRIER EQUIPMENT ON CKT TO MYKAWA”, “PE220046 PLAZA UPGRADE CARRIER EQUIPMENT ON CKT TO MYKAWA”, and “PE220318 MYKAWA BUILD NEW DUAL VOLTAGE DISTRIBUTION SUB 35kV &amp; 12kV.” Please provide the following information regarding these projects:</w:t>
      </w:r>
    </w:p>
    <w:p w14:paraId="554B1533" w14:textId="77777777" w:rsidR="0070309D" w:rsidRPr="0070309D" w:rsidRDefault="0070309D" w:rsidP="008E12BC">
      <w:pPr>
        <w:pStyle w:val="ListParagraph"/>
        <w:numPr>
          <w:ilvl w:val="0"/>
          <w:numId w:val="118"/>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C7932A0" w14:textId="77777777" w:rsidR="0070309D" w:rsidRPr="0070309D" w:rsidRDefault="0070309D" w:rsidP="008E12BC">
      <w:pPr>
        <w:pStyle w:val="ListParagraph"/>
        <w:numPr>
          <w:ilvl w:val="0"/>
          <w:numId w:val="118"/>
        </w:numPr>
        <w:overflowPunct/>
        <w:autoSpaceDE/>
        <w:autoSpaceDN/>
        <w:adjustRightInd/>
        <w:spacing w:before="120"/>
        <w:ind w:left="2160"/>
        <w:contextualSpacing w:val="0"/>
        <w:jc w:val="both"/>
        <w:rPr>
          <w:szCs w:val="24"/>
        </w:rPr>
      </w:pPr>
      <w:r w:rsidRPr="0070309D">
        <w:rPr>
          <w:szCs w:val="24"/>
        </w:rPr>
        <w:t>The need for these projects.</w:t>
      </w:r>
    </w:p>
    <w:p w14:paraId="1097E996" w14:textId="77777777" w:rsidR="0070309D" w:rsidRPr="0070309D" w:rsidRDefault="0070309D" w:rsidP="008E12BC">
      <w:pPr>
        <w:pStyle w:val="ListParagraph"/>
        <w:numPr>
          <w:ilvl w:val="0"/>
          <w:numId w:val="118"/>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2EE8E195" w14:textId="77777777" w:rsidR="0070309D" w:rsidRPr="0070309D" w:rsidRDefault="0070309D" w:rsidP="008E12BC">
      <w:pPr>
        <w:pStyle w:val="ListParagraph"/>
        <w:numPr>
          <w:ilvl w:val="0"/>
          <w:numId w:val="118"/>
        </w:numPr>
        <w:overflowPunct/>
        <w:autoSpaceDE/>
        <w:autoSpaceDN/>
        <w:adjustRightInd/>
        <w:spacing w:before="120"/>
        <w:ind w:left="2160"/>
        <w:contextualSpacing w:val="0"/>
        <w:jc w:val="both"/>
        <w:rPr>
          <w:szCs w:val="24"/>
        </w:rPr>
      </w:pPr>
      <w:r w:rsidRPr="0070309D">
        <w:rPr>
          <w:szCs w:val="24"/>
        </w:rPr>
        <w:t>The initial budget for these projects.</w:t>
      </w:r>
    </w:p>
    <w:p w14:paraId="3722CC8C" w14:textId="409B59BD" w:rsidR="0070309D" w:rsidRPr="0070309D" w:rsidRDefault="0070309D" w:rsidP="008E12BC">
      <w:pPr>
        <w:pStyle w:val="ListParagraph"/>
        <w:numPr>
          <w:ilvl w:val="0"/>
          <w:numId w:val="118"/>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4D0DF24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“PE200289 HOC INSTALL LINE POS.FOR NEW GENERATOR (PES1) &amp; UPG.CKT 90 TO GARROTT.” Please provide the following information regarding this project:</w:t>
      </w:r>
    </w:p>
    <w:p w14:paraId="2B1431FC" w14:textId="77777777" w:rsidR="0070309D" w:rsidRPr="0070309D" w:rsidRDefault="0070309D" w:rsidP="008E12BC">
      <w:pPr>
        <w:pStyle w:val="ListParagraph"/>
        <w:numPr>
          <w:ilvl w:val="0"/>
          <w:numId w:val="11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0CE601F" w14:textId="77777777" w:rsidR="0070309D" w:rsidRPr="0070309D" w:rsidRDefault="0070309D" w:rsidP="008E12BC">
      <w:pPr>
        <w:pStyle w:val="ListParagraph"/>
        <w:numPr>
          <w:ilvl w:val="0"/>
          <w:numId w:val="119"/>
        </w:numPr>
        <w:overflowPunct/>
        <w:autoSpaceDE/>
        <w:autoSpaceDN/>
        <w:adjustRightInd/>
        <w:spacing w:before="120"/>
        <w:ind w:left="2160"/>
        <w:contextualSpacing w:val="0"/>
        <w:jc w:val="both"/>
        <w:rPr>
          <w:szCs w:val="24"/>
        </w:rPr>
      </w:pPr>
      <w:r w:rsidRPr="0070309D">
        <w:rPr>
          <w:szCs w:val="24"/>
        </w:rPr>
        <w:t>The need for this project.</w:t>
      </w:r>
    </w:p>
    <w:p w14:paraId="484A5B5B" w14:textId="77777777" w:rsidR="0070309D" w:rsidRPr="0070309D" w:rsidRDefault="0070309D" w:rsidP="008E12BC">
      <w:pPr>
        <w:pStyle w:val="ListParagraph"/>
        <w:numPr>
          <w:ilvl w:val="0"/>
          <w:numId w:val="119"/>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79F8095" w14:textId="77777777" w:rsidR="0070309D" w:rsidRPr="0070309D" w:rsidRDefault="0070309D" w:rsidP="008E12BC">
      <w:pPr>
        <w:pStyle w:val="ListParagraph"/>
        <w:numPr>
          <w:ilvl w:val="0"/>
          <w:numId w:val="119"/>
        </w:numPr>
        <w:overflowPunct/>
        <w:autoSpaceDE/>
        <w:autoSpaceDN/>
        <w:adjustRightInd/>
        <w:spacing w:before="120"/>
        <w:ind w:left="2160"/>
        <w:contextualSpacing w:val="0"/>
        <w:jc w:val="both"/>
        <w:rPr>
          <w:szCs w:val="24"/>
        </w:rPr>
      </w:pPr>
      <w:r w:rsidRPr="0070309D">
        <w:rPr>
          <w:szCs w:val="24"/>
        </w:rPr>
        <w:t>The initial budget for this project.</w:t>
      </w:r>
    </w:p>
    <w:p w14:paraId="6D14BBC1" w14:textId="22CE7BF5" w:rsidR="0070309D" w:rsidRPr="0070309D" w:rsidRDefault="0070309D" w:rsidP="008E12BC">
      <w:pPr>
        <w:pStyle w:val="ListParagraph"/>
        <w:numPr>
          <w:ilvl w:val="0"/>
          <w:numId w:val="119"/>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4F73BCF8"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“PE200209 STRANG UPGRADE RELAYING AND CARRIER ON CKT87 TO CEDAR BAYOU”, “PE200210 CEDAR BAYOU PLANT UPGRADE RELAYING AND CARRIER ON CKT87 TO STRANG”, “PE200211 QUANUM UPGRADE RELAYING AND CARRIER ON CKT85 TO CEDAR BAYOU”, “PE200212 CEDAR BAYOU PLANT UPGRADE RELAYING AND CARRIER ON CKT85 TO QUANUM”, “PE200213 BAYOU UPGRADE RELAYING AND CARRIER ON CKT79 TO MORGANS POINT”, “PE200214 MORGANS POINT UPGRADE RELAYING AND CARRIER ON CKT79 TO BAYOU, PRE-INSTALLDUAL FIBER CABLES”, “PE200215 CHORIN INSTALL DUAL FIBER ON CKT87 TO SRB”, “PE200216 SRB UPGRADE WAVE TRAP ON CKT87 TO CHORIN”, “PE200217 CEDAR BAYOU PLANT UPGRADE RELAYING AND CARRIER ON CKT84 TO HOPSON”, “PE200218 HOPSON UPGRADE RELAYING AND CARRIER ON CKT84 TO CEDAR BAYOU”, and “PE200219 DECKER UPGRADE CKT83 TO CEDAR BAYOU TO 498MVA.” Please provide the following information regarding these projects:</w:t>
      </w:r>
    </w:p>
    <w:p w14:paraId="262558A0" w14:textId="77777777" w:rsidR="0070309D" w:rsidRPr="0070309D" w:rsidRDefault="0070309D" w:rsidP="008E12BC">
      <w:pPr>
        <w:pStyle w:val="ListParagraph"/>
        <w:numPr>
          <w:ilvl w:val="0"/>
          <w:numId w:val="120"/>
        </w:numPr>
        <w:overflowPunct/>
        <w:autoSpaceDE/>
        <w:autoSpaceDN/>
        <w:adjustRightInd/>
        <w:spacing w:before="120"/>
        <w:ind w:left="2160"/>
        <w:contextualSpacing w:val="0"/>
        <w:jc w:val="both"/>
        <w:rPr>
          <w:szCs w:val="24"/>
        </w:rPr>
      </w:pPr>
      <w:r w:rsidRPr="0070309D">
        <w:rPr>
          <w:szCs w:val="24"/>
        </w:rPr>
        <w:lastRenderedPageBreak/>
        <w:t>Please report the final total project cost by FERC Account for these projects.</w:t>
      </w:r>
    </w:p>
    <w:p w14:paraId="01C5C680" w14:textId="77777777" w:rsidR="0070309D" w:rsidRPr="0070309D" w:rsidRDefault="0070309D" w:rsidP="008E12BC">
      <w:pPr>
        <w:pStyle w:val="ListParagraph"/>
        <w:numPr>
          <w:ilvl w:val="0"/>
          <w:numId w:val="120"/>
        </w:numPr>
        <w:overflowPunct/>
        <w:autoSpaceDE/>
        <w:autoSpaceDN/>
        <w:adjustRightInd/>
        <w:spacing w:before="120"/>
        <w:ind w:left="2160"/>
        <w:contextualSpacing w:val="0"/>
        <w:jc w:val="both"/>
        <w:rPr>
          <w:szCs w:val="24"/>
        </w:rPr>
      </w:pPr>
      <w:r w:rsidRPr="0070309D">
        <w:rPr>
          <w:szCs w:val="24"/>
        </w:rPr>
        <w:t>The need for these projects.</w:t>
      </w:r>
    </w:p>
    <w:p w14:paraId="1B5CBDD8" w14:textId="77777777" w:rsidR="0070309D" w:rsidRPr="0070309D" w:rsidRDefault="0070309D" w:rsidP="008E12BC">
      <w:pPr>
        <w:pStyle w:val="ListParagraph"/>
        <w:numPr>
          <w:ilvl w:val="0"/>
          <w:numId w:val="120"/>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FEBDACA" w14:textId="77777777" w:rsidR="0070309D" w:rsidRPr="0070309D" w:rsidRDefault="0070309D" w:rsidP="008E12BC">
      <w:pPr>
        <w:pStyle w:val="ListParagraph"/>
        <w:numPr>
          <w:ilvl w:val="0"/>
          <w:numId w:val="120"/>
        </w:numPr>
        <w:overflowPunct/>
        <w:autoSpaceDE/>
        <w:autoSpaceDN/>
        <w:adjustRightInd/>
        <w:spacing w:before="120"/>
        <w:ind w:left="2160"/>
        <w:contextualSpacing w:val="0"/>
        <w:jc w:val="both"/>
        <w:rPr>
          <w:szCs w:val="24"/>
        </w:rPr>
      </w:pPr>
      <w:r w:rsidRPr="0070309D">
        <w:rPr>
          <w:szCs w:val="24"/>
        </w:rPr>
        <w:t>The initial budget for these projects.</w:t>
      </w:r>
    </w:p>
    <w:p w14:paraId="263567A1" w14:textId="667626BD" w:rsidR="0070309D" w:rsidRPr="0070309D" w:rsidRDefault="0070309D" w:rsidP="008E12BC">
      <w:pPr>
        <w:pStyle w:val="ListParagraph"/>
        <w:numPr>
          <w:ilvl w:val="0"/>
          <w:numId w:val="120"/>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69D542B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“PE190047 HOC - Install 138kV Series Reactor (BP)”, “PE190048 WAP - Install 138kV Series Reactors (BP)”, “PE190074 BRITMOORE - UPGRADE CARRIER EQUIPMENT ON 138KV CKT #09 TO WAP (BP)”, and “PE190075 FORT BEND - REMOVE CARRIER EQUIPMENT ON 138KV CKT #09 TO WAP (BP).” Please provide the following information regarding these projects:</w:t>
      </w:r>
    </w:p>
    <w:p w14:paraId="356D14F0" w14:textId="77777777" w:rsidR="0070309D" w:rsidRPr="0070309D" w:rsidRDefault="0070309D" w:rsidP="008E12BC">
      <w:pPr>
        <w:pStyle w:val="ListParagraph"/>
        <w:numPr>
          <w:ilvl w:val="0"/>
          <w:numId w:val="121"/>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4C90657" w14:textId="77777777" w:rsidR="0070309D" w:rsidRPr="0070309D" w:rsidRDefault="0070309D" w:rsidP="008E12BC">
      <w:pPr>
        <w:pStyle w:val="ListParagraph"/>
        <w:numPr>
          <w:ilvl w:val="0"/>
          <w:numId w:val="121"/>
        </w:numPr>
        <w:overflowPunct/>
        <w:autoSpaceDE/>
        <w:autoSpaceDN/>
        <w:adjustRightInd/>
        <w:spacing w:before="120"/>
        <w:ind w:left="2160"/>
        <w:contextualSpacing w:val="0"/>
        <w:jc w:val="both"/>
        <w:rPr>
          <w:szCs w:val="24"/>
        </w:rPr>
      </w:pPr>
      <w:r w:rsidRPr="0070309D">
        <w:rPr>
          <w:szCs w:val="24"/>
        </w:rPr>
        <w:t>The need for these projects.</w:t>
      </w:r>
    </w:p>
    <w:p w14:paraId="1F051891" w14:textId="77777777" w:rsidR="0070309D" w:rsidRPr="0070309D" w:rsidRDefault="0070309D" w:rsidP="008E12BC">
      <w:pPr>
        <w:pStyle w:val="ListParagraph"/>
        <w:numPr>
          <w:ilvl w:val="0"/>
          <w:numId w:val="121"/>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218C27CD" w14:textId="77777777" w:rsidR="0070309D" w:rsidRPr="0070309D" w:rsidRDefault="0070309D" w:rsidP="008E12BC">
      <w:pPr>
        <w:pStyle w:val="ListParagraph"/>
        <w:numPr>
          <w:ilvl w:val="0"/>
          <w:numId w:val="121"/>
        </w:numPr>
        <w:overflowPunct/>
        <w:autoSpaceDE/>
        <w:autoSpaceDN/>
        <w:adjustRightInd/>
        <w:spacing w:before="120"/>
        <w:ind w:left="2160"/>
        <w:contextualSpacing w:val="0"/>
        <w:jc w:val="both"/>
        <w:rPr>
          <w:szCs w:val="24"/>
        </w:rPr>
      </w:pPr>
      <w:r w:rsidRPr="0070309D">
        <w:rPr>
          <w:szCs w:val="24"/>
        </w:rPr>
        <w:t>The initial budget for these projects.</w:t>
      </w:r>
    </w:p>
    <w:p w14:paraId="18DFB4FF" w14:textId="5DB91E77" w:rsidR="0070309D" w:rsidRPr="0070309D" w:rsidRDefault="0070309D" w:rsidP="008E12BC">
      <w:pPr>
        <w:pStyle w:val="ListParagraph"/>
        <w:numPr>
          <w:ilvl w:val="0"/>
          <w:numId w:val="121"/>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592F6617"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“PE220236 WATERHOLE BUILD NEW CNP 345KV BKR-&amp;-1/2 INTERCONNECTION SWITCHYARD”, “PE220237 BAILEY UPGRADE LINE RELAYING ON CKT62 TO WATERHOLE”, and “PE220238 JONES CREEK UPGRADE LINE RELAYING ON CKT62 TO WATERHOLE.” Please provide the following information regarding these projects:</w:t>
      </w:r>
    </w:p>
    <w:p w14:paraId="0A6C56D4" w14:textId="77777777" w:rsidR="0070309D" w:rsidRPr="0070309D" w:rsidRDefault="0070309D" w:rsidP="008E12BC">
      <w:pPr>
        <w:pStyle w:val="ListParagraph"/>
        <w:numPr>
          <w:ilvl w:val="0"/>
          <w:numId w:val="122"/>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794BA7A7" w14:textId="77777777" w:rsidR="0070309D" w:rsidRPr="0070309D" w:rsidRDefault="0070309D" w:rsidP="008E12BC">
      <w:pPr>
        <w:pStyle w:val="ListParagraph"/>
        <w:numPr>
          <w:ilvl w:val="0"/>
          <w:numId w:val="122"/>
        </w:numPr>
        <w:overflowPunct/>
        <w:autoSpaceDE/>
        <w:autoSpaceDN/>
        <w:adjustRightInd/>
        <w:spacing w:before="120"/>
        <w:ind w:left="2160"/>
        <w:contextualSpacing w:val="0"/>
        <w:jc w:val="both"/>
        <w:rPr>
          <w:szCs w:val="24"/>
        </w:rPr>
      </w:pPr>
      <w:r w:rsidRPr="0070309D">
        <w:rPr>
          <w:szCs w:val="24"/>
        </w:rPr>
        <w:t>The need for these projects.</w:t>
      </w:r>
    </w:p>
    <w:p w14:paraId="666BAB0D" w14:textId="77777777" w:rsidR="0070309D" w:rsidRPr="0070309D" w:rsidRDefault="0070309D" w:rsidP="008E12BC">
      <w:pPr>
        <w:pStyle w:val="ListParagraph"/>
        <w:numPr>
          <w:ilvl w:val="0"/>
          <w:numId w:val="122"/>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B8DF574" w14:textId="77777777" w:rsidR="0070309D" w:rsidRPr="0070309D" w:rsidRDefault="0070309D" w:rsidP="008E12BC">
      <w:pPr>
        <w:pStyle w:val="ListParagraph"/>
        <w:numPr>
          <w:ilvl w:val="0"/>
          <w:numId w:val="122"/>
        </w:numPr>
        <w:overflowPunct/>
        <w:autoSpaceDE/>
        <w:autoSpaceDN/>
        <w:adjustRightInd/>
        <w:spacing w:before="120"/>
        <w:ind w:left="2160"/>
        <w:contextualSpacing w:val="0"/>
        <w:jc w:val="both"/>
        <w:rPr>
          <w:szCs w:val="24"/>
        </w:rPr>
      </w:pPr>
      <w:r w:rsidRPr="0070309D">
        <w:rPr>
          <w:szCs w:val="24"/>
        </w:rPr>
        <w:t>The initial budget for these projects.</w:t>
      </w:r>
    </w:p>
    <w:p w14:paraId="200E33EA" w14:textId="21D29419" w:rsidR="0070309D" w:rsidRPr="0070309D" w:rsidRDefault="0070309D" w:rsidP="008E12BC">
      <w:pPr>
        <w:pStyle w:val="ListParagraph"/>
        <w:numPr>
          <w:ilvl w:val="0"/>
          <w:numId w:val="122"/>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5BEA6A81"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“PE220319 GULFTIE BUILD NEW CNP 138KV BKR-&amp;-1/2 INTERCONNECTION SWITCHYARD.” Please provide the following information regarding this project:</w:t>
      </w:r>
    </w:p>
    <w:p w14:paraId="4B04B02D" w14:textId="77777777" w:rsidR="0070309D" w:rsidRPr="0070309D" w:rsidRDefault="0070309D" w:rsidP="008E12BC">
      <w:pPr>
        <w:pStyle w:val="ListParagraph"/>
        <w:numPr>
          <w:ilvl w:val="0"/>
          <w:numId w:val="12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DE79BF9" w14:textId="77777777" w:rsidR="0070309D" w:rsidRPr="0070309D" w:rsidRDefault="0070309D" w:rsidP="008E12BC">
      <w:pPr>
        <w:pStyle w:val="ListParagraph"/>
        <w:numPr>
          <w:ilvl w:val="0"/>
          <w:numId w:val="123"/>
        </w:numPr>
        <w:overflowPunct/>
        <w:autoSpaceDE/>
        <w:autoSpaceDN/>
        <w:adjustRightInd/>
        <w:spacing w:before="120"/>
        <w:ind w:left="2160"/>
        <w:contextualSpacing w:val="0"/>
        <w:jc w:val="both"/>
        <w:rPr>
          <w:szCs w:val="24"/>
        </w:rPr>
      </w:pPr>
      <w:r w:rsidRPr="0070309D">
        <w:rPr>
          <w:szCs w:val="24"/>
        </w:rPr>
        <w:t>The need for this project.</w:t>
      </w:r>
    </w:p>
    <w:p w14:paraId="095748F9" w14:textId="77777777" w:rsidR="0070309D" w:rsidRPr="0070309D" w:rsidRDefault="0070309D" w:rsidP="008E12BC">
      <w:pPr>
        <w:pStyle w:val="ListParagraph"/>
        <w:numPr>
          <w:ilvl w:val="0"/>
          <w:numId w:val="123"/>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74971DB2" w14:textId="77777777" w:rsidR="0070309D" w:rsidRPr="0070309D" w:rsidRDefault="0070309D" w:rsidP="008E12BC">
      <w:pPr>
        <w:pStyle w:val="ListParagraph"/>
        <w:numPr>
          <w:ilvl w:val="0"/>
          <w:numId w:val="123"/>
        </w:numPr>
        <w:overflowPunct/>
        <w:autoSpaceDE/>
        <w:autoSpaceDN/>
        <w:adjustRightInd/>
        <w:spacing w:before="120"/>
        <w:ind w:left="2160"/>
        <w:contextualSpacing w:val="0"/>
        <w:jc w:val="both"/>
        <w:rPr>
          <w:szCs w:val="24"/>
        </w:rPr>
      </w:pPr>
      <w:r w:rsidRPr="0070309D">
        <w:rPr>
          <w:szCs w:val="24"/>
        </w:rPr>
        <w:t>The initial budget for this project.</w:t>
      </w:r>
    </w:p>
    <w:p w14:paraId="645B1A11" w14:textId="268846E5" w:rsidR="0070309D" w:rsidRPr="0070309D" w:rsidRDefault="0070309D" w:rsidP="008E12BC">
      <w:pPr>
        <w:pStyle w:val="ListParagraph"/>
        <w:numPr>
          <w:ilvl w:val="0"/>
          <w:numId w:val="123"/>
        </w:numPr>
        <w:overflowPunct/>
        <w:autoSpaceDE/>
        <w:autoSpaceDN/>
        <w:adjustRightInd/>
        <w:spacing w:before="120"/>
        <w:ind w:left="2160"/>
        <w:contextualSpacing w:val="0"/>
        <w:jc w:val="both"/>
        <w:rPr>
          <w:szCs w:val="24"/>
        </w:rPr>
      </w:pPr>
      <w:r w:rsidRPr="0070309D">
        <w:rPr>
          <w:szCs w:val="24"/>
        </w:rPr>
        <w:lastRenderedPageBreak/>
        <w:t xml:space="preserve">Any issues that came up in constructing this project and how </w:t>
      </w:r>
      <w:r w:rsidR="00FA70A7" w:rsidRPr="0070309D">
        <w:rPr>
          <w:szCs w:val="24"/>
        </w:rPr>
        <w:t>CenterPoint</w:t>
      </w:r>
      <w:r w:rsidRPr="0070309D">
        <w:rPr>
          <w:szCs w:val="24"/>
        </w:rPr>
        <w:t xml:space="preserve"> Houston resolved them.</w:t>
      </w:r>
    </w:p>
    <w:p w14:paraId="1603E74E"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“PE220223 MONSAN UPGRADE HUDSON CKT04 TO MINIMUM 507/507MVA”, “PE220224 MUSTANG BAYOU UPGRADE 138KV LOOP BUS TO MINIMUM 568/568MVA”, and “PE220226 LIVERPOOL UPGRADE 138KV LOOP BUS TO MINIMUM 517/517MVA.” Please provide the following information regarding these projects:</w:t>
      </w:r>
    </w:p>
    <w:p w14:paraId="2ECD48BE" w14:textId="77777777" w:rsidR="0070309D" w:rsidRPr="0070309D" w:rsidRDefault="0070309D" w:rsidP="008E12BC">
      <w:pPr>
        <w:pStyle w:val="ListParagraph"/>
        <w:numPr>
          <w:ilvl w:val="0"/>
          <w:numId w:val="124"/>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46C7DB6" w14:textId="77777777" w:rsidR="0070309D" w:rsidRPr="0070309D" w:rsidRDefault="0070309D" w:rsidP="008E12BC">
      <w:pPr>
        <w:pStyle w:val="ListParagraph"/>
        <w:numPr>
          <w:ilvl w:val="0"/>
          <w:numId w:val="124"/>
        </w:numPr>
        <w:overflowPunct/>
        <w:autoSpaceDE/>
        <w:autoSpaceDN/>
        <w:adjustRightInd/>
        <w:spacing w:before="120"/>
        <w:ind w:left="2160"/>
        <w:contextualSpacing w:val="0"/>
        <w:jc w:val="both"/>
        <w:rPr>
          <w:szCs w:val="24"/>
        </w:rPr>
      </w:pPr>
      <w:r w:rsidRPr="0070309D">
        <w:rPr>
          <w:szCs w:val="24"/>
        </w:rPr>
        <w:t>The need for these projects.</w:t>
      </w:r>
    </w:p>
    <w:p w14:paraId="211F7D0B" w14:textId="77777777" w:rsidR="0070309D" w:rsidRPr="0070309D" w:rsidRDefault="0070309D" w:rsidP="008E12BC">
      <w:pPr>
        <w:pStyle w:val="ListParagraph"/>
        <w:numPr>
          <w:ilvl w:val="0"/>
          <w:numId w:val="124"/>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00CE53D" w14:textId="77777777" w:rsidR="0070309D" w:rsidRPr="0070309D" w:rsidRDefault="0070309D" w:rsidP="008E12BC">
      <w:pPr>
        <w:pStyle w:val="ListParagraph"/>
        <w:numPr>
          <w:ilvl w:val="0"/>
          <w:numId w:val="124"/>
        </w:numPr>
        <w:overflowPunct/>
        <w:autoSpaceDE/>
        <w:autoSpaceDN/>
        <w:adjustRightInd/>
        <w:spacing w:before="120"/>
        <w:ind w:left="2160"/>
        <w:contextualSpacing w:val="0"/>
        <w:jc w:val="both"/>
        <w:rPr>
          <w:szCs w:val="24"/>
        </w:rPr>
      </w:pPr>
      <w:r w:rsidRPr="0070309D">
        <w:rPr>
          <w:szCs w:val="24"/>
        </w:rPr>
        <w:t>The initial budget for these projects.</w:t>
      </w:r>
    </w:p>
    <w:p w14:paraId="19C331A0" w14:textId="5514816D" w:rsidR="0070309D" w:rsidRPr="0070309D" w:rsidRDefault="0070309D" w:rsidP="008E12BC">
      <w:pPr>
        <w:pStyle w:val="ListParagraph"/>
        <w:numPr>
          <w:ilvl w:val="0"/>
          <w:numId w:val="124"/>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7053802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“PE220218 ARCHER BUILD NEW CNP 138KV BKR-&amp;-1/2 INTERCONNECTION SWITCHYARD”, “PE220219 KARSTEN UPGRADE LINE RELAYING ON CKT26 TO ARCHER”, and “PE220220 ANGLETON UPGRADE LINE RELAYING ON CKT26 TO ARCHER MIN 384/384MVA.” Please provide the following information regarding these projects:</w:t>
      </w:r>
    </w:p>
    <w:p w14:paraId="4E67EE0C" w14:textId="77777777" w:rsidR="0070309D" w:rsidRPr="0070309D" w:rsidRDefault="0070309D" w:rsidP="008E12BC">
      <w:pPr>
        <w:pStyle w:val="ListParagraph"/>
        <w:numPr>
          <w:ilvl w:val="0"/>
          <w:numId w:val="125"/>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4241DB3" w14:textId="77777777" w:rsidR="0070309D" w:rsidRPr="0070309D" w:rsidRDefault="0070309D" w:rsidP="008E12BC">
      <w:pPr>
        <w:pStyle w:val="ListParagraph"/>
        <w:numPr>
          <w:ilvl w:val="0"/>
          <w:numId w:val="125"/>
        </w:numPr>
        <w:overflowPunct/>
        <w:autoSpaceDE/>
        <w:autoSpaceDN/>
        <w:adjustRightInd/>
        <w:spacing w:before="120"/>
        <w:ind w:left="2160"/>
        <w:contextualSpacing w:val="0"/>
        <w:jc w:val="both"/>
        <w:rPr>
          <w:szCs w:val="24"/>
        </w:rPr>
      </w:pPr>
      <w:r w:rsidRPr="0070309D">
        <w:rPr>
          <w:szCs w:val="24"/>
        </w:rPr>
        <w:t>The need for these projects.</w:t>
      </w:r>
    </w:p>
    <w:p w14:paraId="78941F9C" w14:textId="77777777" w:rsidR="0070309D" w:rsidRPr="0070309D" w:rsidRDefault="0070309D" w:rsidP="008E12BC">
      <w:pPr>
        <w:pStyle w:val="ListParagraph"/>
        <w:numPr>
          <w:ilvl w:val="0"/>
          <w:numId w:val="125"/>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658D9DBA" w14:textId="77777777" w:rsidR="0070309D" w:rsidRPr="0070309D" w:rsidRDefault="0070309D" w:rsidP="008E12BC">
      <w:pPr>
        <w:pStyle w:val="ListParagraph"/>
        <w:numPr>
          <w:ilvl w:val="0"/>
          <w:numId w:val="125"/>
        </w:numPr>
        <w:overflowPunct/>
        <w:autoSpaceDE/>
        <w:autoSpaceDN/>
        <w:adjustRightInd/>
        <w:spacing w:before="120"/>
        <w:ind w:left="2160"/>
        <w:contextualSpacing w:val="0"/>
        <w:jc w:val="both"/>
        <w:rPr>
          <w:szCs w:val="24"/>
        </w:rPr>
      </w:pPr>
      <w:r w:rsidRPr="0070309D">
        <w:rPr>
          <w:szCs w:val="24"/>
        </w:rPr>
        <w:t>The initial budget for these projects.</w:t>
      </w:r>
    </w:p>
    <w:p w14:paraId="04E8E4BB" w14:textId="0EB62252" w:rsidR="0070309D" w:rsidRPr="0070309D" w:rsidRDefault="0070309D" w:rsidP="008E12BC">
      <w:pPr>
        <w:pStyle w:val="ListParagraph"/>
        <w:numPr>
          <w:ilvl w:val="0"/>
          <w:numId w:val="125"/>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759B8C9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“PE220057 WEST COLUMBIA - UPGRADE 138KV YARD FAULT DUTY TO 63KA.” Please provide the following information regarding this project:</w:t>
      </w:r>
    </w:p>
    <w:p w14:paraId="6B6D283D" w14:textId="77777777" w:rsidR="0070309D" w:rsidRPr="0070309D" w:rsidRDefault="0070309D" w:rsidP="008E12BC">
      <w:pPr>
        <w:pStyle w:val="ListParagraph"/>
        <w:numPr>
          <w:ilvl w:val="0"/>
          <w:numId w:val="12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5AD8C98" w14:textId="77777777" w:rsidR="0070309D" w:rsidRPr="0070309D" w:rsidRDefault="0070309D" w:rsidP="008E12BC">
      <w:pPr>
        <w:pStyle w:val="ListParagraph"/>
        <w:numPr>
          <w:ilvl w:val="0"/>
          <w:numId w:val="126"/>
        </w:numPr>
        <w:overflowPunct/>
        <w:autoSpaceDE/>
        <w:autoSpaceDN/>
        <w:adjustRightInd/>
        <w:spacing w:before="120"/>
        <w:ind w:left="2160"/>
        <w:contextualSpacing w:val="0"/>
        <w:jc w:val="both"/>
        <w:rPr>
          <w:szCs w:val="24"/>
        </w:rPr>
      </w:pPr>
      <w:r w:rsidRPr="0070309D">
        <w:rPr>
          <w:szCs w:val="24"/>
        </w:rPr>
        <w:t>The need for this project.</w:t>
      </w:r>
    </w:p>
    <w:p w14:paraId="7DF7745D" w14:textId="77777777" w:rsidR="0070309D" w:rsidRPr="0070309D" w:rsidRDefault="0070309D" w:rsidP="008E12BC">
      <w:pPr>
        <w:pStyle w:val="ListParagraph"/>
        <w:numPr>
          <w:ilvl w:val="0"/>
          <w:numId w:val="126"/>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19380920" w14:textId="77777777" w:rsidR="0070309D" w:rsidRPr="0070309D" w:rsidRDefault="0070309D" w:rsidP="008E12BC">
      <w:pPr>
        <w:pStyle w:val="ListParagraph"/>
        <w:numPr>
          <w:ilvl w:val="0"/>
          <w:numId w:val="126"/>
        </w:numPr>
        <w:overflowPunct/>
        <w:autoSpaceDE/>
        <w:autoSpaceDN/>
        <w:adjustRightInd/>
        <w:spacing w:before="120"/>
        <w:ind w:left="2160"/>
        <w:contextualSpacing w:val="0"/>
        <w:jc w:val="both"/>
        <w:rPr>
          <w:szCs w:val="24"/>
        </w:rPr>
      </w:pPr>
      <w:r w:rsidRPr="0070309D">
        <w:rPr>
          <w:szCs w:val="24"/>
        </w:rPr>
        <w:t>The initial budget for this project.</w:t>
      </w:r>
    </w:p>
    <w:p w14:paraId="15C2D57D" w14:textId="7C4F5098" w:rsidR="0070309D" w:rsidRPr="0070309D" w:rsidRDefault="0070309D" w:rsidP="008E12BC">
      <w:pPr>
        <w:pStyle w:val="ListParagraph"/>
        <w:numPr>
          <w:ilvl w:val="0"/>
          <w:numId w:val="126"/>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6E84CD1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“PE220053 SMITHERS - BUILD 345KV LINE POSITION FOR NEW GENERATOR.” Please provide the following information regarding this project:</w:t>
      </w:r>
    </w:p>
    <w:p w14:paraId="77BDADEB" w14:textId="77777777" w:rsidR="0070309D" w:rsidRPr="0070309D" w:rsidRDefault="0070309D" w:rsidP="008E12BC">
      <w:pPr>
        <w:pStyle w:val="ListParagraph"/>
        <w:numPr>
          <w:ilvl w:val="0"/>
          <w:numId w:val="12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2C60F3A" w14:textId="77777777" w:rsidR="0070309D" w:rsidRPr="0070309D" w:rsidRDefault="0070309D" w:rsidP="008E12BC">
      <w:pPr>
        <w:pStyle w:val="ListParagraph"/>
        <w:numPr>
          <w:ilvl w:val="0"/>
          <w:numId w:val="127"/>
        </w:numPr>
        <w:overflowPunct/>
        <w:autoSpaceDE/>
        <w:autoSpaceDN/>
        <w:adjustRightInd/>
        <w:spacing w:before="120"/>
        <w:ind w:left="2160"/>
        <w:contextualSpacing w:val="0"/>
        <w:jc w:val="both"/>
        <w:rPr>
          <w:szCs w:val="24"/>
        </w:rPr>
      </w:pPr>
      <w:r w:rsidRPr="0070309D">
        <w:rPr>
          <w:szCs w:val="24"/>
        </w:rPr>
        <w:lastRenderedPageBreak/>
        <w:t>The need for this project.</w:t>
      </w:r>
    </w:p>
    <w:p w14:paraId="4342EB7A" w14:textId="77777777" w:rsidR="0070309D" w:rsidRPr="0070309D" w:rsidRDefault="0070309D" w:rsidP="008E12BC">
      <w:pPr>
        <w:pStyle w:val="ListParagraph"/>
        <w:numPr>
          <w:ilvl w:val="0"/>
          <w:numId w:val="127"/>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79508521" w14:textId="77777777" w:rsidR="0070309D" w:rsidRPr="0070309D" w:rsidRDefault="0070309D" w:rsidP="008E12BC">
      <w:pPr>
        <w:pStyle w:val="ListParagraph"/>
        <w:numPr>
          <w:ilvl w:val="0"/>
          <w:numId w:val="127"/>
        </w:numPr>
        <w:overflowPunct/>
        <w:autoSpaceDE/>
        <w:autoSpaceDN/>
        <w:adjustRightInd/>
        <w:spacing w:before="120"/>
        <w:ind w:left="2160"/>
        <w:contextualSpacing w:val="0"/>
        <w:jc w:val="both"/>
        <w:rPr>
          <w:szCs w:val="24"/>
        </w:rPr>
      </w:pPr>
      <w:r w:rsidRPr="0070309D">
        <w:rPr>
          <w:szCs w:val="24"/>
        </w:rPr>
        <w:t>The initial budget for this project.</w:t>
      </w:r>
    </w:p>
    <w:p w14:paraId="21102CB7" w14:textId="09D3C8E3" w:rsidR="0070309D" w:rsidRPr="0070309D" w:rsidRDefault="0070309D" w:rsidP="008E12BC">
      <w:pPr>
        <w:pStyle w:val="ListParagraph"/>
        <w:numPr>
          <w:ilvl w:val="0"/>
          <w:numId w:val="127"/>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0490275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“PE210082 WEST COLUMBIA Expand 138 kV Ring Bus to Connect New Generator.” Please provide the following information regarding this project:</w:t>
      </w:r>
    </w:p>
    <w:p w14:paraId="29424405" w14:textId="77777777" w:rsidR="0070309D" w:rsidRPr="0070309D" w:rsidRDefault="0070309D" w:rsidP="008E12BC">
      <w:pPr>
        <w:pStyle w:val="ListParagraph"/>
        <w:numPr>
          <w:ilvl w:val="0"/>
          <w:numId w:val="12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E38409E" w14:textId="77777777" w:rsidR="0070309D" w:rsidRPr="0070309D" w:rsidRDefault="0070309D" w:rsidP="008E12BC">
      <w:pPr>
        <w:pStyle w:val="ListParagraph"/>
        <w:numPr>
          <w:ilvl w:val="0"/>
          <w:numId w:val="128"/>
        </w:numPr>
        <w:overflowPunct/>
        <w:autoSpaceDE/>
        <w:autoSpaceDN/>
        <w:adjustRightInd/>
        <w:spacing w:before="120"/>
        <w:ind w:left="2160"/>
        <w:contextualSpacing w:val="0"/>
        <w:jc w:val="both"/>
        <w:rPr>
          <w:szCs w:val="24"/>
        </w:rPr>
      </w:pPr>
      <w:r w:rsidRPr="0070309D">
        <w:rPr>
          <w:szCs w:val="24"/>
        </w:rPr>
        <w:t>The need for this project.</w:t>
      </w:r>
    </w:p>
    <w:p w14:paraId="7F13CE34" w14:textId="77777777" w:rsidR="0070309D" w:rsidRPr="0070309D" w:rsidRDefault="0070309D" w:rsidP="008E12BC">
      <w:pPr>
        <w:pStyle w:val="ListParagraph"/>
        <w:numPr>
          <w:ilvl w:val="0"/>
          <w:numId w:val="128"/>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35DA94CE" w14:textId="77777777" w:rsidR="0070309D" w:rsidRPr="0070309D" w:rsidRDefault="0070309D" w:rsidP="008E12BC">
      <w:pPr>
        <w:pStyle w:val="ListParagraph"/>
        <w:numPr>
          <w:ilvl w:val="0"/>
          <w:numId w:val="128"/>
        </w:numPr>
        <w:overflowPunct/>
        <w:autoSpaceDE/>
        <w:autoSpaceDN/>
        <w:adjustRightInd/>
        <w:spacing w:before="120"/>
        <w:ind w:left="2160"/>
        <w:contextualSpacing w:val="0"/>
        <w:jc w:val="both"/>
        <w:rPr>
          <w:szCs w:val="24"/>
        </w:rPr>
      </w:pPr>
      <w:r w:rsidRPr="0070309D">
        <w:rPr>
          <w:szCs w:val="24"/>
        </w:rPr>
        <w:t>The initial budget for this project.</w:t>
      </w:r>
    </w:p>
    <w:p w14:paraId="1D8B7CAD" w14:textId="1CCE7513" w:rsidR="0070309D" w:rsidRPr="0070309D" w:rsidRDefault="0070309D" w:rsidP="008E12BC">
      <w:pPr>
        <w:pStyle w:val="ListParagraph"/>
        <w:numPr>
          <w:ilvl w:val="0"/>
          <w:numId w:val="128"/>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0B3ACA8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“PE210034 SRB REMOVE 69KV FACILITIES &amp; ADD 138KV BUS TIE BKR”, “PE210035 SRB INSTALL 100MVAR CAP BANK”, “PE210036 HOC REMOVE &amp; RELOCATE 138KV, 100MVAR CAP BANK”, “PE210037 SOUTH CHANNEL RECONFIGURE 69KV SRB CKT-23 AS DEEPWATER CKT-23”, and “PE210038 DEEPWATER RECONFIGURE 69KV SRB CKT AS SOUTH CHANNEL CKT.” Please provide the following information regarding these projects:</w:t>
      </w:r>
    </w:p>
    <w:p w14:paraId="697829B4" w14:textId="77777777" w:rsidR="0070309D" w:rsidRPr="0070309D" w:rsidRDefault="0070309D" w:rsidP="008E12BC">
      <w:pPr>
        <w:pStyle w:val="ListParagraph"/>
        <w:numPr>
          <w:ilvl w:val="0"/>
          <w:numId w:val="129"/>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41E4D2FB" w14:textId="77777777" w:rsidR="0070309D" w:rsidRPr="0070309D" w:rsidRDefault="0070309D" w:rsidP="008E12BC">
      <w:pPr>
        <w:pStyle w:val="ListParagraph"/>
        <w:numPr>
          <w:ilvl w:val="0"/>
          <w:numId w:val="129"/>
        </w:numPr>
        <w:overflowPunct/>
        <w:autoSpaceDE/>
        <w:autoSpaceDN/>
        <w:adjustRightInd/>
        <w:spacing w:before="120"/>
        <w:ind w:left="2160"/>
        <w:contextualSpacing w:val="0"/>
        <w:jc w:val="both"/>
        <w:rPr>
          <w:szCs w:val="24"/>
        </w:rPr>
      </w:pPr>
      <w:r w:rsidRPr="0070309D">
        <w:rPr>
          <w:szCs w:val="24"/>
        </w:rPr>
        <w:t>The need for these projects.</w:t>
      </w:r>
    </w:p>
    <w:p w14:paraId="027EB2F1" w14:textId="77777777" w:rsidR="0070309D" w:rsidRPr="0070309D" w:rsidRDefault="0070309D" w:rsidP="008E12BC">
      <w:pPr>
        <w:pStyle w:val="ListParagraph"/>
        <w:numPr>
          <w:ilvl w:val="0"/>
          <w:numId w:val="129"/>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1A36D2A" w14:textId="77777777" w:rsidR="0070309D" w:rsidRPr="0070309D" w:rsidRDefault="0070309D" w:rsidP="008E12BC">
      <w:pPr>
        <w:pStyle w:val="ListParagraph"/>
        <w:numPr>
          <w:ilvl w:val="0"/>
          <w:numId w:val="129"/>
        </w:numPr>
        <w:overflowPunct/>
        <w:autoSpaceDE/>
        <w:autoSpaceDN/>
        <w:adjustRightInd/>
        <w:spacing w:before="120"/>
        <w:ind w:left="2160"/>
        <w:contextualSpacing w:val="0"/>
        <w:jc w:val="both"/>
        <w:rPr>
          <w:szCs w:val="24"/>
        </w:rPr>
      </w:pPr>
      <w:r w:rsidRPr="0070309D">
        <w:rPr>
          <w:szCs w:val="24"/>
        </w:rPr>
        <w:t>The initial budget for these projects.</w:t>
      </w:r>
    </w:p>
    <w:p w14:paraId="059FC525" w14:textId="376E0DC1" w:rsidR="0070309D" w:rsidRPr="0070309D" w:rsidRDefault="0070309D" w:rsidP="008E12BC">
      <w:pPr>
        <w:pStyle w:val="ListParagraph"/>
        <w:numPr>
          <w:ilvl w:val="0"/>
          <w:numId w:val="129"/>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5D5AE19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PE210077 WHITE OAK INSTALL 2ND 138/69 KV AUTO”, “PE210078 WHITE OAK UPGRADE 69 KV CKT 34 TO HEIGHTS TO MIN 192/192 MVA”, “PE210079 HEIGHTS UPGRADE 69 KV CKT 34 TO WHITE OAK TO MIN 192/192 MVA”, “PE210080 SAN FELIPE UPGRADE CARRIER EQUIP ON 138 KV CKT 09 TO WHITE OAK”, “PE210256 DEIHL - INSTALL 11TH &amp; 12TH 12KV FEEDERS”, “PE220089 AIRLINE - INSTALL 12TH 12KV FEEDER”, and “PE220085 CROCKETT - INSTALL 3RD TRANSFORMER &amp; 3-12 KV FEEDERS.” Please provide the following information regarding these projects:</w:t>
      </w:r>
    </w:p>
    <w:p w14:paraId="028D9D87" w14:textId="77777777" w:rsidR="0070309D" w:rsidRPr="0070309D" w:rsidRDefault="0070309D" w:rsidP="008E12BC">
      <w:pPr>
        <w:pStyle w:val="ListParagraph"/>
        <w:numPr>
          <w:ilvl w:val="0"/>
          <w:numId w:val="130"/>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DE0E996" w14:textId="77777777" w:rsidR="0070309D" w:rsidRPr="0070309D" w:rsidRDefault="0070309D" w:rsidP="008E12BC">
      <w:pPr>
        <w:pStyle w:val="ListParagraph"/>
        <w:numPr>
          <w:ilvl w:val="0"/>
          <w:numId w:val="130"/>
        </w:numPr>
        <w:overflowPunct/>
        <w:autoSpaceDE/>
        <w:autoSpaceDN/>
        <w:adjustRightInd/>
        <w:spacing w:before="120"/>
        <w:ind w:left="2160"/>
        <w:contextualSpacing w:val="0"/>
        <w:jc w:val="both"/>
        <w:rPr>
          <w:szCs w:val="24"/>
        </w:rPr>
      </w:pPr>
      <w:r w:rsidRPr="0070309D">
        <w:rPr>
          <w:szCs w:val="24"/>
        </w:rPr>
        <w:t>The need for these projects.</w:t>
      </w:r>
    </w:p>
    <w:p w14:paraId="086DD30D" w14:textId="77777777" w:rsidR="0070309D" w:rsidRPr="0070309D" w:rsidRDefault="0070309D" w:rsidP="008E12BC">
      <w:pPr>
        <w:pStyle w:val="ListParagraph"/>
        <w:numPr>
          <w:ilvl w:val="0"/>
          <w:numId w:val="130"/>
        </w:numPr>
        <w:overflowPunct/>
        <w:autoSpaceDE/>
        <w:autoSpaceDN/>
        <w:adjustRightInd/>
        <w:spacing w:before="120"/>
        <w:ind w:left="2160"/>
        <w:contextualSpacing w:val="0"/>
        <w:jc w:val="both"/>
        <w:rPr>
          <w:szCs w:val="24"/>
        </w:rPr>
      </w:pPr>
      <w:r w:rsidRPr="0070309D">
        <w:rPr>
          <w:szCs w:val="24"/>
        </w:rPr>
        <w:lastRenderedPageBreak/>
        <w:t>How these projects were selected among possible alternatives.</w:t>
      </w:r>
    </w:p>
    <w:p w14:paraId="78463CA3" w14:textId="77777777" w:rsidR="0070309D" w:rsidRPr="0070309D" w:rsidRDefault="0070309D" w:rsidP="008E12BC">
      <w:pPr>
        <w:pStyle w:val="ListParagraph"/>
        <w:numPr>
          <w:ilvl w:val="0"/>
          <w:numId w:val="130"/>
        </w:numPr>
        <w:overflowPunct/>
        <w:autoSpaceDE/>
        <w:autoSpaceDN/>
        <w:adjustRightInd/>
        <w:spacing w:before="120"/>
        <w:ind w:left="2160"/>
        <w:contextualSpacing w:val="0"/>
        <w:jc w:val="both"/>
        <w:rPr>
          <w:szCs w:val="24"/>
        </w:rPr>
      </w:pPr>
      <w:r w:rsidRPr="0070309D">
        <w:rPr>
          <w:szCs w:val="24"/>
        </w:rPr>
        <w:t>The initial budget for these projects.</w:t>
      </w:r>
    </w:p>
    <w:p w14:paraId="39912BC8" w14:textId="14127344" w:rsidR="0070309D" w:rsidRPr="0070309D" w:rsidRDefault="0070309D" w:rsidP="008E12BC">
      <w:pPr>
        <w:pStyle w:val="ListParagraph"/>
        <w:numPr>
          <w:ilvl w:val="0"/>
          <w:numId w:val="130"/>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1149672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projects named “PE210020 Jones Creek - Install new 138kv positions”, “PE210021 Velasco - Reconfigure for new Jones Creek </w:t>
      </w:r>
      <w:proofErr w:type="spellStart"/>
      <w:r w:rsidRPr="0070309D">
        <w:rPr>
          <w:szCs w:val="24"/>
        </w:rPr>
        <w:t>ckt</w:t>
      </w:r>
      <w:proofErr w:type="spellEnd"/>
      <w:r w:rsidRPr="0070309D">
        <w:rPr>
          <w:szCs w:val="24"/>
        </w:rPr>
        <w:t>”, and “PE200088 JONES CREEK - RECONFIGURE 138KV SWITCHYARD.” Please provide the following information regarding these projects:</w:t>
      </w:r>
    </w:p>
    <w:p w14:paraId="480738A8" w14:textId="77777777" w:rsidR="0070309D" w:rsidRPr="0070309D" w:rsidRDefault="0070309D" w:rsidP="008E12BC">
      <w:pPr>
        <w:pStyle w:val="ListParagraph"/>
        <w:numPr>
          <w:ilvl w:val="0"/>
          <w:numId w:val="131"/>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581557AD" w14:textId="77777777" w:rsidR="0070309D" w:rsidRPr="0070309D" w:rsidRDefault="0070309D" w:rsidP="008E12BC">
      <w:pPr>
        <w:pStyle w:val="ListParagraph"/>
        <w:numPr>
          <w:ilvl w:val="0"/>
          <w:numId w:val="131"/>
        </w:numPr>
        <w:overflowPunct/>
        <w:autoSpaceDE/>
        <w:autoSpaceDN/>
        <w:adjustRightInd/>
        <w:spacing w:before="120"/>
        <w:ind w:left="2160"/>
        <w:contextualSpacing w:val="0"/>
        <w:jc w:val="both"/>
        <w:rPr>
          <w:szCs w:val="24"/>
        </w:rPr>
      </w:pPr>
      <w:r w:rsidRPr="0070309D">
        <w:rPr>
          <w:szCs w:val="24"/>
        </w:rPr>
        <w:t>The need for these projects.</w:t>
      </w:r>
    </w:p>
    <w:p w14:paraId="45D16F19" w14:textId="77777777" w:rsidR="0070309D" w:rsidRPr="0070309D" w:rsidRDefault="0070309D" w:rsidP="008E12BC">
      <w:pPr>
        <w:pStyle w:val="ListParagraph"/>
        <w:numPr>
          <w:ilvl w:val="0"/>
          <w:numId w:val="131"/>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E9FF777" w14:textId="77777777" w:rsidR="0070309D" w:rsidRPr="0070309D" w:rsidRDefault="0070309D" w:rsidP="008E12BC">
      <w:pPr>
        <w:pStyle w:val="ListParagraph"/>
        <w:numPr>
          <w:ilvl w:val="0"/>
          <w:numId w:val="131"/>
        </w:numPr>
        <w:overflowPunct/>
        <w:autoSpaceDE/>
        <w:autoSpaceDN/>
        <w:adjustRightInd/>
        <w:spacing w:before="120"/>
        <w:ind w:left="2160"/>
        <w:contextualSpacing w:val="0"/>
        <w:jc w:val="both"/>
        <w:rPr>
          <w:szCs w:val="24"/>
        </w:rPr>
      </w:pPr>
      <w:r w:rsidRPr="0070309D">
        <w:rPr>
          <w:szCs w:val="24"/>
        </w:rPr>
        <w:t>The initial budget for these projects.</w:t>
      </w:r>
    </w:p>
    <w:p w14:paraId="29E53A7E" w14:textId="22DCBC7D" w:rsidR="0070309D" w:rsidRPr="0070309D" w:rsidRDefault="0070309D" w:rsidP="008E12BC">
      <w:pPr>
        <w:pStyle w:val="ListParagraph"/>
        <w:numPr>
          <w:ilvl w:val="0"/>
          <w:numId w:val="131"/>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5A01B85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“PE180217 NASH - CONVERT TO 138KV OPERATION (AP).” Please provide the following information regarding this project:</w:t>
      </w:r>
    </w:p>
    <w:p w14:paraId="0F097670" w14:textId="77777777" w:rsidR="0070309D" w:rsidRPr="0070309D" w:rsidRDefault="0070309D" w:rsidP="008E12BC">
      <w:pPr>
        <w:pStyle w:val="ListParagraph"/>
        <w:numPr>
          <w:ilvl w:val="0"/>
          <w:numId w:val="13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9116D31" w14:textId="77777777" w:rsidR="0070309D" w:rsidRPr="0070309D" w:rsidRDefault="0070309D" w:rsidP="008E12BC">
      <w:pPr>
        <w:pStyle w:val="ListParagraph"/>
        <w:numPr>
          <w:ilvl w:val="0"/>
          <w:numId w:val="132"/>
        </w:numPr>
        <w:overflowPunct/>
        <w:autoSpaceDE/>
        <w:autoSpaceDN/>
        <w:adjustRightInd/>
        <w:spacing w:before="120"/>
        <w:ind w:left="2160"/>
        <w:contextualSpacing w:val="0"/>
        <w:jc w:val="both"/>
        <w:rPr>
          <w:szCs w:val="24"/>
        </w:rPr>
      </w:pPr>
      <w:r w:rsidRPr="0070309D">
        <w:rPr>
          <w:szCs w:val="24"/>
        </w:rPr>
        <w:t>The need for this project.</w:t>
      </w:r>
    </w:p>
    <w:p w14:paraId="2C96EE15" w14:textId="77777777" w:rsidR="0070309D" w:rsidRPr="0070309D" w:rsidRDefault="0070309D" w:rsidP="008E12BC">
      <w:pPr>
        <w:pStyle w:val="ListParagraph"/>
        <w:numPr>
          <w:ilvl w:val="0"/>
          <w:numId w:val="132"/>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35386A14" w14:textId="77777777" w:rsidR="0070309D" w:rsidRPr="0070309D" w:rsidRDefault="0070309D" w:rsidP="008E12BC">
      <w:pPr>
        <w:pStyle w:val="ListParagraph"/>
        <w:numPr>
          <w:ilvl w:val="0"/>
          <w:numId w:val="132"/>
        </w:numPr>
        <w:overflowPunct/>
        <w:autoSpaceDE/>
        <w:autoSpaceDN/>
        <w:adjustRightInd/>
        <w:spacing w:before="120"/>
        <w:ind w:left="2160"/>
        <w:contextualSpacing w:val="0"/>
        <w:jc w:val="both"/>
        <w:rPr>
          <w:szCs w:val="24"/>
        </w:rPr>
      </w:pPr>
      <w:r w:rsidRPr="0070309D">
        <w:rPr>
          <w:szCs w:val="24"/>
        </w:rPr>
        <w:t>The initial budget for this project.</w:t>
      </w:r>
    </w:p>
    <w:p w14:paraId="504A61EC" w14:textId="0937D783" w:rsidR="0070309D" w:rsidRPr="0070309D" w:rsidRDefault="0070309D" w:rsidP="008E12BC">
      <w:pPr>
        <w:pStyle w:val="ListParagraph"/>
        <w:numPr>
          <w:ilvl w:val="0"/>
          <w:numId w:val="132"/>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509B80B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“PE170066 HOFMAN - REPLACE LINE PANEL ON CKT #02 TO BASF &amp; REPL RTU (AP)”, “PE170067 BASF - REPLACE LINE PANEL &amp; JUMPERS ON CKT #02 TO HOFMAN &amp; REPL RT (AP)”, and “PE180214 LAKE HOUSTON - UPGRADE CKT #02 LOOP BUS.” Please provide the following information regarding these projects:</w:t>
      </w:r>
    </w:p>
    <w:p w14:paraId="78A5A81F" w14:textId="77777777" w:rsidR="0070309D" w:rsidRPr="0070309D" w:rsidRDefault="0070309D" w:rsidP="008E12BC">
      <w:pPr>
        <w:pStyle w:val="ListParagraph"/>
        <w:numPr>
          <w:ilvl w:val="0"/>
          <w:numId w:val="133"/>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062F9D95" w14:textId="77777777" w:rsidR="0070309D" w:rsidRPr="0070309D" w:rsidRDefault="0070309D" w:rsidP="008E12BC">
      <w:pPr>
        <w:pStyle w:val="ListParagraph"/>
        <w:numPr>
          <w:ilvl w:val="0"/>
          <w:numId w:val="133"/>
        </w:numPr>
        <w:overflowPunct/>
        <w:autoSpaceDE/>
        <w:autoSpaceDN/>
        <w:adjustRightInd/>
        <w:spacing w:before="120"/>
        <w:ind w:left="2160"/>
        <w:contextualSpacing w:val="0"/>
        <w:jc w:val="both"/>
        <w:rPr>
          <w:szCs w:val="24"/>
        </w:rPr>
      </w:pPr>
      <w:r w:rsidRPr="0070309D">
        <w:rPr>
          <w:szCs w:val="24"/>
        </w:rPr>
        <w:t>The need for these projects.</w:t>
      </w:r>
    </w:p>
    <w:p w14:paraId="6BBD1B64" w14:textId="77777777" w:rsidR="0070309D" w:rsidRPr="0070309D" w:rsidRDefault="0070309D" w:rsidP="008E12BC">
      <w:pPr>
        <w:pStyle w:val="ListParagraph"/>
        <w:numPr>
          <w:ilvl w:val="0"/>
          <w:numId w:val="133"/>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0D0C95B" w14:textId="77777777" w:rsidR="0070309D" w:rsidRPr="0070309D" w:rsidRDefault="0070309D" w:rsidP="008E12BC">
      <w:pPr>
        <w:pStyle w:val="ListParagraph"/>
        <w:numPr>
          <w:ilvl w:val="0"/>
          <w:numId w:val="133"/>
        </w:numPr>
        <w:overflowPunct/>
        <w:autoSpaceDE/>
        <w:autoSpaceDN/>
        <w:adjustRightInd/>
        <w:spacing w:before="120"/>
        <w:ind w:left="2160"/>
        <w:contextualSpacing w:val="0"/>
        <w:jc w:val="both"/>
        <w:rPr>
          <w:szCs w:val="24"/>
        </w:rPr>
      </w:pPr>
      <w:r w:rsidRPr="0070309D">
        <w:rPr>
          <w:szCs w:val="24"/>
        </w:rPr>
        <w:t>The initial budget for these projects.</w:t>
      </w:r>
    </w:p>
    <w:p w14:paraId="74C995FA" w14:textId="3E5376BC" w:rsidR="0070309D" w:rsidRPr="0070309D" w:rsidRDefault="0070309D" w:rsidP="008E12BC">
      <w:pPr>
        <w:pStyle w:val="ListParagraph"/>
        <w:numPr>
          <w:ilvl w:val="0"/>
          <w:numId w:val="133"/>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748B839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 named “PE210096 </w:t>
      </w:r>
      <w:proofErr w:type="spellStart"/>
      <w:r w:rsidRPr="0070309D">
        <w:rPr>
          <w:szCs w:val="24"/>
        </w:rPr>
        <w:t>Hillje</w:t>
      </w:r>
      <w:proofErr w:type="spellEnd"/>
      <w:r w:rsidRPr="0070309D">
        <w:rPr>
          <w:szCs w:val="24"/>
        </w:rPr>
        <w:t xml:space="preserve"> - BUILD NEW 345KV LINE POSITION FOR NEW GENERATOR.” Please provide the following information regarding this project:</w:t>
      </w:r>
    </w:p>
    <w:p w14:paraId="2743334F" w14:textId="77777777" w:rsidR="0070309D" w:rsidRPr="0070309D" w:rsidRDefault="0070309D" w:rsidP="008E12BC">
      <w:pPr>
        <w:pStyle w:val="ListParagraph"/>
        <w:numPr>
          <w:ilvl w:val="0"/>
          <w:numId w:val="134"/>
        </w:numPr>
        <w:overflowPunct/>
        <w:autoSpaceDE/>
        <w:autoSpaceDN/>
        <w:adjustRightInd/>
        <w:spacing w:before="120"/>
        <w:ind w:left="2160"/>
        <w:contextualSpacing w:val="0"/>
        <w:jc w:val="both"/>
        <w:rPr>
          <w:szCs w:val="24"/>
        </w:rPr>
      </w:pPr>
      <w:r w:rsidRPr="0070309D">
        <w:rPr>
          <w:szCs w:val="24"/>
        </w:rPr>
        <w:lastRenderedPageBreak/>
        <w:t>Please report the final total project cost by FERC Account for this project.</w:t>
      </w:r>
    </w:p>
    <w:p w14:paraId="58142B40" w14:textId="77777777" w:rsidR="0070309D" w:rsidRPr="0070309D" w:rsidRDefault="0070309D" w:rsidP="008E12BC">
      <w:pPr>
        <w:pStyle w:val="ListParagraph"/>
        <w:numPr>
          <w:ilvl w:val="0"/>
          <w:numId w:val="134"/>
        </w:numPr>
        <w:overflowPunct/>
        <w:autoSpaceDE/>
        <w:autoSpaceDN/>
        <w:adjustRightInd/>
        <w:spacing w:before="120"/>
        <w:ind w:left="2160"/>
        <w:contextualSpacing w:val="0"/>
        <w:jc w:val="both"/>
        <w:rPr>
          <w:szCs w:val="24"/>
        </w:rPr>
      </w:pPr>
      <w:r w:rsidRPr="0070309D">
        <w:rPr>
          <w:szCs w:val="24"/>
        </w:rPr>
        <w:t>The need for this project.</w:t>
      </w:r>
    </w:p>
    <w:p w14:paraId="18CC1004" w14:textId="77777777" w:rsidR="0070309D" w:rsidRPr="0070309D" w:rsidRDefault="0070309D" w:rsidP="008E12BC">
      <w:pPr>
        <w:pStyle w:val="ListParagraph"/>
        <w:numPr>
          <w:ilvl w:val="0"/>
          <w:numId w:val="134"/>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78F3428" w14:textId="77777777" w:rsidR="0070309D" w:rsidRPr="0070309D" w:rsidRDefault="0070309D" w:rsidP="008E12BC">
      <w:pPr>
        <w:pStyle w:val="ListParagraph"/>
        <w:numPr>
          <w:ilvl w:val="0"/>
          <w:numId w:val="134"/>
        </w:numPr>
        <w:overflowPunct/>
        <w:autoSpaceDE/>
        <w:autoSpaceDN/>
        <w:adjustRightInd/>
        <w:spacing w:before="120"/>
        <w:ind w:left="2160"/>
        <w:contextualSpacing w:val="0"/>
        <w:jc w:val="both"/>
        <w:rPr>
          <w:szCs w:val="24"/>
        </w:rPr>
      </w:pPr>
      <w:r w:rsidRPr="0070309D">
        <w:rPr>
          <w:szCs w:val="24"/>
        </w:rPr>
        <w:t>The initial budget for this project.</w:t>
      </w:r>
    </w:p>
    <w:p w14:paraId="7BD0C00A" w14:textId="22FEE257" w:rsidR="0070309D" w:rsidRPr="0070309D" w:rsidRDefault="0070309D" w:rsidP="008E12BC">
      <w:pPr>
        <w:pStyle w:val="ListParagraph"/>
        <w:numPr>
          <w:ilvl w:val="0"/>
          <w:numId w:val="134"/>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126433DA"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“PE210039 Angleton - Install Line Position for New Generator (MYRTLE).” Please provide the following information regarding this project:</w:t>
      </w:r>
    </w:p>
    <w:p w14:paraId="2925DB2F" w14:textId="77777777" w:rsidR="0070309D" w:rsidRPr="0070309D" w:rsidRDefault="0070309D" w:rsidP="008E12BC">
      <w:pPr>
        <w:pStyle w:val="ListParagraph"/>
        <w:numPr>
          <w:ilvl w:val="0"/>
          <w:numId w:val="13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C565B43" w14:textId="77777777" w:rsidR="0070309D" w:rsidRPr="0070309D" w:rsidRDefault="0070309D" w:rsidP="008E12BC">
      <w:pPr>
        <w:pStyle w:val="ListParagraph"/>
        <w:numPr>
          <w:ilvl w:val="0"/>
          <w:numId w:val="135"/>
        </w:numPr>
        <w:overflowPunct/>
        <w:autoSpaceDE/>
        <w:autoSpaceDN/>
        <w:adjustRightInd/>
        <w:spacing w:before="120"/>
        <w:ind w:left="2160"/>
        <w:contextualSpacing w:val="0"/>
        <w:jc w:val="both"/>
        <w:rPr>
          <w:szCs w:val="24"/>
        </w:rPr>
      </w:pPr>
      <w:r w:rsidRPr="0070309D">
        <w:rPr>
          <w:szCs w:val="24"/>
        </w:rPr>
        <w:t>The need for this project.</w:t>
      </w:r>
    </w:p>
    <w:p w14:paraId="07F7F43B" w14:textId="77777777" w:rsidR="0070309D" w:rsidRPr="0070309D" w:rsidRDefault="0070309D" w:rsidP="008E12BC">
      <w:pPr>
        <w:pStyle w:val="ListParagraph"/>
        <w:numPr>
          <w:ilvl w:val="0"/>
          <w:numId w:val="135"/>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E613B92" w14:textId="77777777" w:rsidR="0070309D" w:rsidRPr="0070309D" w:rsidRDefault="0070309D" w:rsidP="008E12BC">
      <w:pPr>
        <w:pStyle w:val="ListParagraph"/>
        <w:numPr>
          <w:ilvl w:val="0"/>
          <w:numId w:val="135"/>
        </w:numPr>
        <w:overflowPunct/>
        <w:autoSpaceDE/>
        <w:autoSpaceDN/>
        <w:adjustRightInd/>
        <w:spacing w:before="120"/>
        <w:ind w:left="2160"/>
        <w:contextualSpacing w:val="0"/>
        <w:jc w:val="both"/>
        <w:rPr>
          <w:szCs w:val="24"/>
        </w:rPr>
      </w:pPr>
      <w:r w:rsidRPr="0070309D">
        <w:rPr>
          <w:szCs w:val="24"/>
        </w:rPr>
        <w:t>The initial budget for this project.</w:t>
      </w:r>
    </w:p>
    <w:p w14:paraId="03373C77" w14:textId="273DE77E" w:rsidR="0070309D" w:rsidRPr="0070309D" w:rsidRDefault="0070309D" w:rsidP="008E12BC">
      <w:pPr>
        <w:pStyle w:val="ListParagraph"/>
        <w:numPr>
          <w:ilvl w:val="0"/>
          <w:numId w:val="135"/>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A70A7" w:rsidRPr="0070309D">
        <w:rPr>
          <w:szCs w:val="24"/>
        </w:rPr>
        <w:t>CenterPoint</w:t>
      </w:r>
      <w:r w:rsidRPr="0070309D">
        <w:rPr>
          <w:szCs w:val="24"/>
        </w:rPr>
        <w:t xml:space="preserve"> Houston resolved them.</w:t>
      </w:r>
    </w:p>
    <w:p w14:paraId="79174E5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“PE210067 Cedar Creek - BUILD NEW 345KV SWITCHYARD TO CONNECT NEW GENERATOR”, “PE210069 Bailey - INSTALL POTT RELAY SCHEME ON CKT 72 TO CEDAR CREEK”, and “PE210070 WAP - INSTALL POTT RELAY SCHEME ON CKT 72 TO CEDAR CREEK.” Please provide the following information regarding these projects:</w:t>
      </w:r>
    </w:p>
    <w:p w14:paraId="0E25206D" w14:textId="77777777" w:rsidR="0070309D" w:rsidRPr="0070309D" w:rsidRDefault="0070309D" w:rsidP="008E12BC">
      <w:pPr>
        <w:pStyle w:val="ListParagraph"/>
        <w:numPr>
          <w:ilvl w:val="0"/>
          <w:numId w:val="136"/>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41599E49" w14:textId="77777777" w:rsidR="0070309D" w:rsidRPr="0070309D" w:rsidRDefault="0070309D" w:rsidP="008E12BC">
      <w:pPr>
        <w:pStyle w:val="ListParagraph"/>
        <w:numPr>
          <w:ilvl w:val="0"/>
          <w:numId w:val="136"/>
        </w:numPr>
        <w:overflowPunct/>
        <w:autoSpaceDE/>
        <w:autoSpaceDN/>
        <w:adjustRightInd/>
        <w:spacing w:before="120"/>
        <w:ind w:left="2160"/>
        <w:contextualSpacing w:val="0"/>
        <w:jc w:val="both"/>
        <w:rPr>
          <w:szCs w:val="24"/>
        </w:rPr>
      </w:pPr>
      <w:r w:rsidRPr="0070309D">
        <w:rPr>
          <w:szCs w:val="24"/>
        </w:rPr>
        <w:t>The need for these projects.</w:t>
      </w:r>
    </w:p>
    <w:p w14:paraId="261A2233" w14:textId="77777777" w:rsidR="0070309D" w:rsidRPr="0070309D" w:rsidRDefault="0070309D" w:rsidP="008E12BC">
      <w:pPr>
        <w:pStyle w:val="ListParagraph"/>
        <w:numPr>
          <w:ilvl w:val="0"/>
          <w:numId w:val="136"/>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39EC389" w14:textId="77777777" w:rsidR="0070309D" w:rsidRPr="0070309D" w:rsidRDefault="0070309D" w:rsidP="008E12BC">
      <w:pPr>
        <w:pStyle w:val="ListParagraph"/>
        <w:numPr>
          <w:ilvl w:val="0"/>
          <w:numId w:val="136"/>
        </w:numPr>
        <w:overflowPunct/>
        <w:autoSpaceDE/>
        <w:autoSpaceDN/>
        <w:adjustRightInd/>
        <w:spacing w:before="120"/>
        <w:ind w:left="2160"/>
        <w:contextualSpacing w:val="0"/>
        <w:jc w:val="both"/>
        <w:rPr>
          <w:szCs w:val="24"/>
        </w:rPr>
      </w:pPr>
      <w:r w:rsidRPr="0070309D">
        <w:rPr>
          <w:szCs w:val="24"/>
        </w:rPr>
        <w:t>The initial budget for these projects.</w:t>
      </w:r>
    </w:p>
    <w:p w14:paraId="0CC043C7" w14:textId="0CE695FB" w:rsidR="0070309D" w:rsidRPr="0070309D" w:rsidRDefault="0070309D" w:rsidP="008E12BC">
      <w:pPr>
        <w:pStyle w:val="ListParagraph"/>
        <w:numPr>
          <w:ilvl w:val="0"/>
          <w:numId w:val="136"/>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A70A7" w:rsidRPr="0070309D">
        <w:rPr>
          <w:szCs w:val="24"/>
        </w:rPr>
        <w:t>CenterPoint</w:t>
      </w:r>
      <w:r w:rsidRPr="0070309D">
        <w:rPr>
          <w:szCs w:val="24"/>
        </w:rPr>
        <w:t xml:space="preserve"> Houston resolved them.</w:t>
      </w:r>
    </w:p>
    <w:p w14:paraId="46F4D713"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“PE210232 ALTA LOMA - INSTALL 8TH 12KV FEEDER”, “PE210233 MUSTANG BAYOU - INSTALL 3RD &amp; 4TH 12KV FEEDERS”, “PE210234 WEBSTER - UPGRADE MANVEL 69KV LINE RELAYING FOR ALVIN BYPASS”, “PE230002 ALVIN - CONVERT TO 138KV OPERATION &amp; INSTALL 2ND TRF”, “PE230003 MANVEL - CONVERT TO 138KV OPERATION”, “PE230018 HOC - DISCONNECT 69KV CKT 53 TO KARSTEN”, “PE230019 WEBSTER - REMOVE 69KV FACILITIES (INCLUDING AUTO)”, and “PE230021 KARSTEN - REMOVE 69KV FACILITIES &amp; REVISE LINE RELAYING ON 138KV CKT6 TO ANGLETON.” Please provide the following information regarding these projects:</w:t>
      </w:r>
    </w:p>
    <w:p w14:paraId="39EBCD11" w14:textId="77777777" w:rsidR="0070309D" w:rsidRPr="0070309D" w:rsidRDefault="0070309D" w:rsidP="008E12BC">
      <w:pPr>
        <w:pStyle w:val="ListParagraph"/>
        <w:numPr>
          <w:ilvl w:val="0"/>
          <w:numId w:val="137"/>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2626E4DC" w14:textId="77777777" w:rsidR="0070309D" w:rsidRPr="0070309D" w:rsidRDefault="0070309D" w:rsidP="008E12BC">
      <w:pPr>
        <w:pStyle w:val="ListParagraph"/>
        <w:numPr>
          <w:ilvl w:val="0"/>
          <w:numId w:val="137"/>
        </w:numPr>
        <w:overflowPunct/>
        <w:autoSpaceDE/>
        <w:autoSpaceDN/>
        <w:adjustRightInd/>
        <w:spacing w:before="120"/>
        <w:ind w:left="2160"/>
        <w:contextualSpacing w:val="0"/>
        <w:jc w:val="both"/>
        <w:rPr>
          <w:szCs w:val="24"/>
        </w:rPr>
      </w:pPr>
      <w:r w:rsidRPr="0070309D">
        <w:rPr>
          <w:szCs w:val="24"/>
        </w:rPr>
        <w:t>The need for these projects.</w:t>
      </w:r>
    </w:p>
    <w:p w14:paraId="3D26A40A" w14:textId="77777777" w:rsidR="0070309D" w:rsidRPr="0070309D" w:rsidRDefault="0070309D" w:rsidP="008E12BC">
      <w:pPr>
        <w:pStyle w:val="ListParagraph"/>
        <w:numPr>
          <w:ilvl w:val="0"/>
          <w:numId w:val="137"/>
        </w:numPr>
        <w:overflowPunct/>
        <w:autoSpaceDE/>
        <w:autoSpaceDN/>
        <w:adjustRightInd/>
        <w:spacing w:before="120"/>
        <w:ind w:left="2160"/>
        <w:contextualSpacing w:val="0"/>
        <w:jc w:val="both"/>
        <w:rPr>
          <w:szCs w:val="24"/>
        </w:rPr>
      </w:pPr>
      <w:r w:rsidRPr="0070309D">
        <w:rPr>
          <w:szCs w:val="24"/>
        </w:rPr>
        <w:lastRenderedPageBreak/>
        <w:t>How these projects were selected among possible alternatives.</w:t>
      </w:r>
    </w:p>
    <w:p w14:paraId="0E6FDE7D" w14:textId="77777777" w:rsidR="0070309D" w:rsidRPr="0070309D" w:rsidRDefault="0070309D" w:rsidP="008E12BC">
      <w:pPr>
        <w:pStyle w:val="ListParagraph"/>
        <w:numPr>
          <w:ilvl w:val="0"/>
          <w:numId w:val="137"/>
        </w:numPr>
        <w:overflowPunct/>
        <w:autoSpaceDE/>
        <w:autoSpaceDN/>
        <w:adjustRightInd/>
        <w:spacing w:before="120"/>
        <w:ind w:left="2160"/>
        <w:contextualSpacing w:val="0"/>
        <w:jc w:val="both"/>
        <w:rPr>
          <w:szCs w:val="24"/>
        </w:rPr>
      </w:pPr>
      <w:r w:rsidRPr="0070309D">
        <w:rPr>
          <w:szCs w:val="24"/>
        </w:rPr>
        <w:t>The initial budget for these projects.</w:t>
      </w:r>
    </w:p>
    <w:p w14:paraId="74B7267E" w14:textId="0514836C" w:rsidR="0070309D" w:rsidRPr="0070309D" w:rsidRDefault="0070309D" w:rsidP="008E12BC">
      <w:pPr>
        <w:pStyle w:val="ListParagraph"/>
        <w:numPr>
          <w:ilvl w:val="0"/>
          <w:numId w:val="137"/>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314C9BBF"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“PE210063 WALLER INSTALL 2ND TRF AND 35KV FEEDER.” Please provide the following information regarding this project:</w:t>
      </w:r>
    </w:p>
    <w:p w14:paraId="62FFBE7C" w14:textId="77777777" w:rsidR="0070309D" w:rsidRPr="0070309D" w:rsidRDefault="0070309D" w:rsidP="008E12BC">
      <w:pPr>
        <w:pStyle w:val="ListParagraph"/>
        <w:numPr>
          <w:ilvl w:val="0"/>
          <w:numId w:val="13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083B7B8F" w14:textId="77777777" w:rsidR="0070309D" w:rsidRPr="0070309D" w:rsidRDefault="0070309D" w:rsidP="008E12BC">
      <w:pPr>
        <w:pStyle w:val="ListParagraph"/>
        <w:numPr>
          <w:ilvl w:val="0"/>
          <w:numId w:val="138"/>
        </w:numPr>
        <w:overflowPunct/>
        <w:autoSpaceDE/>
        <w:autoSpaceDN/>
        <w:adjustRightInd/>
        <w:spacing w:before="120"/>
        <w:ind w:left="2160"/>
        <w:contextualSpacing w:val="0"/>
        <w:jc w:val="both"/>
        <w:rPr>
          <w:szCs w:val="24"/>
        </w:rPr>
      </w:pPr>
      <w:r w:rsidRPr="0070309D">
        <w:rPr>
          <w:szCs w:val="24"/>
        </w:rPr>
        <w:t>The need for this project.</w:t>
      </w:r>
    </w:p>
    <w:p w14:paraId="6CFFCEA0" w14:textId="77777777" w:rsidR="0070309D" w:rsidRPr="0070309D" w:rsidRDefault="0070309D" w:rsidP="008E12BC">
      <w:pPr>
        <w:pStyle w:val="ListParagraph"/>
        <w:numPr>
          <w:ilvl w:val="0"/>
          <w:numId w:val="138"/>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2CA6BA60" w14:textId="77777777" w:rsidR="0070309D" w:rsidRPr="0070309D" w:rsidRDefault="0070309D" w:rsidP="008E12BC">
      <w:pPr>
        <w:pStyle w:val="ListParagraph"/>
        <w:numPr>
          <w:ilvl w:val="0"/>
          <w:numId w:val="138"/>
        </w:numPr>
        <w:overflowPunct/>
        <w:autoSpaceDE/>
        <w:autoSpaceDN/>
        <w:adjustRightInd/>
        <w:spacing w:before="120"/>
        <w:ind w:left="2160"/>
        <w:contextualSpacing w:val="0"/>
        <w:jc w:val="both"/>
        <w:rPr>
          <w:szCs w:val="24"/>
        </w:rPr>
      </w:pPr>
      <w:r w:rsidRPr="0070309D">
        <w:rPr>
          <w:szCs w:val="24"/>
        </w:rPr>
        <w:t>The initial budget for this project.</w:t>
      </w:r>
    </w:p>
    <w:p w14:paraId="1348BE3C" w14:textId="7F02736A" w:rsidR="0070309D" w:rsidRPr="0070309D" w:rsidRDefault="0070309D" w:rsidP="008E12BC">
      <w:pPr>
        <w:pStyle w:val="ListParagraph"/>
        <w:numPr>
          <w:ilvl w:val="0"/>
          <w:numId w:val="138"/>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68B6B09A"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“PE190051 READING - Install (2) 100 MVA TRF's &amp; (3) 35kV Feeders (BP).” Please provide the following information regarding this project:</w:t>
      </w:r>
    </w:p>
    <w:p w14:paraId="43A1F59D" w14:textId="77777777" w:rsidR="0070309D" w:rsidRPr="0070309D" w:rsidRDefault="0070309D" w:rsidP="008E12BC">
      <w:pPr>
        <w:pStyle w:val="ListParagraph"/>
        <w:numPr>
          <w:ilvl w:val="0"/>
          <w:numId w:val="13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7585091" w14:textId="77777777" w:rsidR="0070309D" w:rsidRPr="0070309D" w:rsidRDefault="0070309D" w:rsidP="008E12BC">
      <w:pPr>
        <w:pStyle w:val="ListParagraph"/>
        <w:numPr>
          <w:ilvl w:val="0"/>
          <w:numId w:val="139"/>
        </w:numPr>
        <w:overflowPunct/>
        <w:autoSpaceDE/>
        <w:autoSpaceDN/>
        <w:adjustRightInd/>
        <w:spacing w:before="120"/>
        <w:ind w:left="2160"/>
        <w:contextualSpacing w:val="0"/>
        <w:jc w:val="both"/>
        <w:rPr>
          <w:szCs w:val="24"/>
        </w:rPr>
      </w:pPr>
      <w:r w:rsidRPr="0070309D">
        <w:rPr>
          <w:szCs w:val="24"/>
        </w:rPr>
        <w:t>The need for this project.</w:t>
      </w:r>
    </w:p>
    <w:p w14:paraId="52179DEC" w14:textId="77777777" w:rsidR="0070309D" w:rsidRPr="0070309D" w:rsidRDefault="0070309D" w:rsidP="008E12BC">
      <w:pPr>
        <w:pStyle w:val="ListParagraph"/>
        <w:numPr>
          <w:ilvl w:val="0"/>
          <w:numId w:val="139"/>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F123901" w14:textId="77777777" w:rsidR="0070309D" w:rsidRPr="0070309D" w:rsidRDefault="0070309D" w:rsidP="008E12BC">
      <w:pPr>
        <w:pStyle w:val="ListParagraph"/>
        <w:numPr>
          <w:ilvl w:val="0"/>
          <w:numId w:val="139"/>
        </w:numPr>
        <w:overflowPunct/>
        <w:autoSpaceDE/>
        <w:autoSpaceDN/>
        <w:adjustRightInd/>
        <w:spacing w:before="120"/>
        <w:ind w:left="2160"/>
        <w:contextualSpacing w:val="0"/>
        <w:jc w:val="both"/>
        <w:rPr>
          <w:szCs w:val="24"/>
        </w:rPr>
      </w:pPr>
      <w:r w:rsidRPr="0070309D">
        <w:rPr>
          <w:szCs w:val="24"/>
        </w:rPr>
        <w:t>The initial budget for this project.</w:t>
      </w:r>
    </w:p>
    <w:p w14:paraId="2921C623" w14:textId="1C1297A8" w:rsidR="0070309D" w:rsidRPr="0070309D" w:rsidRDefault="0070309D" w:rsidP="008E12BC">
      <w:pPr>
        <w:pStyle w:val="ListParagraph"/>
        <w:numPr>
          <w:ilvl w:val="0"/>
          <w:numId w:val="139"/>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0FBB006A"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“PE150234 HOC - CONVERT TRFS #1, #2, &amp; #3 TO 138KV OPERATION” and “PE180144 HOC - REPLACE CONVENTIONAL SUB WITH BKR &amp; HALF.” Please provide the following information regarding these projects:</w:t>
      </w:r>
    </w:p>
    <w:p w14:paraId="140B91DE" w14:textId="77777777" w:rsidR="0070309D" w:rsidRPr="0070309D" w:rsidRDefault="0070309D" w:rsidP="008E12BC">
      <w:pPr>
        <w:pStyle w:val="ListParagraph"/>
        <w:numPr>
          <w:ilvl w:val="0"/>
          <w:numId w:val="140"/>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AE79D56" w14:textId="77777777" w:rsidR="0070309D" w:rsidRPr="0070309D" w:rsidRDefault="0070309D" w:rsidP="008E12BC">
      <w:pPr>
        <w:pStyle w:val="ListParagraph"/>
        <w:numPr>
          <w:ilvl w:val="0"/>
          <w:numId w:val="140"/>
        </w:numPr>
        <w:overflowPunct/>
        <w:autoSpaceDE/>
        <w:autoSpaceDN/>
        <w:adjustRightInd/>
        <w:spacing w:before="120"/>
        <w:ind w:left="2160"/>
        <w:contextualSpacing w:val="0"/>
        <w:jc w:val="both"/>
        <w:rPr>
          <w:szCs w:val="24"/>
        </w:rPr>
      </w:pPr>
      <w:r w:rsidRPr="0070309D">
        <w:rPr>
          <w:szCs w:val="24"/>
        </w:rPr>
        <w:t>The need for these projects.</w:t>
      </w:r>
    </w:p>
    <w:p w14:paraId="428B9BBF" w14:textId="77777777" w:rsidR="0070309D" w:rsidRPr="0070309D" w:rsidRDefault="0070309D" w:rsidP="008E12BC">
      <w:pPr>
        <w:pStyle w:val="ListParagraph"/>
        <w:numPr>
          <w:ilvl w:val="0"/>
          <w:numId w:val="140"/>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0E2CE60" w14:textId="77777777" w:rsidR="0070309D" w:rsidRPr="0070309D" w:rsidRDefault="0070309D" w:rsidP="008E12BC">
      <w:pPr>
        <w:pStyle w:val="ListParagraph"/>
        <w:numPr>
          <w:ilvl w:val="0"/>
          <w:numId w:val="140"/>
        </w:numPr>
        <w:overflowPunct/>
        <w:autoSpaceDE/>
        <w:autoSpaceDN/>
        <w:adjustRightInd/>
        <w:spacing w:before="120"/>
        <w:ind w:left="2160"/>
        <w:contextualSpacing w:val="0"/>
        <w:jc w:val="both"/>
        <w:rPr>
          <w:szCs w:val="24"/>
        </w:rPr>
      </w:pPr>
      <w:r w:rsidRPr="0070309D">
        <w:rPr>
          <w:szCs w:val="24"/>
        </w:rPr>
        <w:t>The initial budget for these projects.</w:t>
      </w:r>
    </w:p>
    <w:p w14:paraId="1813E024" w14:textId="1050BC1C" w:rsidR="0070309D" w:rsidRPr="0070309D" w:rsidRDefault="0070309D" w:rsidP="008E12BC">
      <w:pPr>
        <w:pStyle w:val="ListParagraph"/>
        <w:numPr>
          <w:ilvl w:val="0"/>
          <w:numId w:val="140"/>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4D8A7F73"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“PE160410 RED BLUFF BUILD NEW 138/12KV SUBSTATION.” Please provide the following information regarding this project:</w:t>
      </w:r>
    </w:p>
    <w:p w14:paraId="554830DC" w14:textId="77777777" w:rsidR="0070309D" w:rsidRPr="0070309D" w:rsidRDefault="0070309D" w:rsidP="008E12BC">
      <w:pPr>
        <w:pStyle w:val="ListParagraph"/>
        <w:numPr>
          <w:ilvl w:val="0"/>
          <w:numId w:val="14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D87546B" w14:textId="77777777" w:rsidR="0070309D" w:rsidRPr="0070309D" w:rsidRDefault="0070309D" w:rsidP="008E12BC">
      <w:pPr>
        <w:pStyle w:val="ListParagraph"/>
        <w:numPr>
          <w:ilvl w:val="0"/>
          <w:numId w:val="141"/>
        </w:numPr>
        <w:overflowPunct/>
        <w:autoSpaceDE/>
        <w:autoSpaceDN/>
        <w:adjustRightInd/>
        <w:spacing w:before="120"/>
        <w:ind w:left="2160"/>
        <w:contextualSpacing w:val="0"/>
        <w:jc w:val="both"/>
        <w:rPr>
          <w:szCs w:val="24"/>
        </w:rPr>
      </w:pPr>
      <w:r w:rsidRPr="0070309D">
        <w:rPr>
          <w:szCs w:val="24"/>
        </w:rPr>
        <w:lastRenderedPageBreak/>
        <w:t>The need for this project.</w:t>
      </w:r>
    </w:p>
    <w:p w14:paraId="5BBE674F" w14:textId="77777777" w:rsidR="0070309D" w:rsidRPr="0070309D" w:rsidRDefault="0070309D" w:rsidP="008E12BC">
      <w:pPr>
        <w:pStyle w:val="ListParagraph"/>
        <w:numPr>
          <w:ilvl w:val="0"/>
          <w:numId w:val="141"/>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328E24C1" w14:textId="77777777" w:rsidR="0070309D" w:rsidRPr="0070309D" w:rsidRDefault="0070309D" w:rsidP="008E12BC">
      <w:pPr>
        <w:pStyle w:val="ListParagraph"/>
        <w:numPr>
          <w:ilvl w:val="0"/>
          <w:numId w:val="141"/>
        </w:numPr>
        <w:overflowPunct/>
        <w:autoSpaceDE/>
        <w:autoSpaceDN/>
        <w:adjustRightInd/>
        <w:spacing w:before="120"/>
        <w:ind w:left="2160"/>
        <w:contextualSpacing w:val="0"/>
        <w:jc w:val="both"/>
        <w:rPr>
          <w:szCs w:val="24"/>
        </w:rPr>
      </w:pPr>
      <w:r w:rsidRPr="0070309D">
        <w:rPr>
          <w:szCs w:val="24"/>
        </w:rPr>
        <w:t>The initial budget for this project.</w:t>
      </w:r>
    </w:p>
    <w:p w14:paraId="1224DEE7" w14:textId="044D3ADE" w:rsidR="0070309D" w:rsidRPr="0070309D" w:rsidRDefault="0070309D" w:rsidP="008E12BC">
      <w:pPr>
        <w:pStyle w:val="ListParagraph"/>
        <w:numPr>
          <w:ilvl w:val="0"/>
          <w:numId w:val="141"/>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2B87EEC7"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“PE180135 DUNLAVY - UPGRADE 69KV CKT #31 TO HEIGHTS (BP)”, “PE180136 HEIGHTS - UPGRADE 69KV CKT #31 TO DUNLAVY” and “PE220211 HEIGHTS - UPGRADE DUNLAVY CKT31.” Please provide the following information regarding these projects:</w:t>
      </w:r>
    </w:p>
    <w:p w14:paraId="18E01E3D" w14:textId="77777777" w:rsidR="0070309D" w:rsidRPr="0070309D" w:rsidRDefault="0070309D" w:rsidP="008E12BC">
      <w:pPr>
        <w:pStyle w:val="ListParagraph"/>
        <w:numPr>
          <w:ilvl w:val="0"/>
          <w:numId w:val="142"/>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68F4CABF" w14:textId="77777777" w:rsidR="0070309D" w:rsidRPr="0070309D" w:rsidRDefault="0070309D" w:rsidP="008E12BC">
      <w:pPr>
        <w:pStyle w:val="ListParagraph"/>
        <w:numPr>
          <w:ilvl w:val="0"/>
          <w:numId w:val="142"/>
        </w:numPr>
        <w:overflowPunct/>
        <w:autoSpaceDE/>
        <w:autoSpaceDN/>
        <w:adjustRightInd/>
        <w:spacing w:before="120"/>
        <w:ind w:left="2160"/>
        <w:contextualSpacing w:val="0"/>
        <w:jc w:val="both"/>
        <w:rPr>
          <w:szCs w:val="24"/>
        </w:rPr>
      </w:pPr>
      <w:r w:rsidRPr="0070309D">
        <w:rPr>
          <w:szCs w:val="24"/>
        </w:rPr>
        <w:t>The need for these projects.</w:t>
      </w:r>
    </w:p>
    <w:p w14:paraId="1212F142" w14:textId="77777777" w:rsidR="0070309D" w:rsidRPr="0070309D" w:rsidRDefault="0070309D" w:rsidP="008E12BC">
      <w:pPr>
        <w:pStyle w:val="ListParagraph"/>
        <w:numPr>
          <w:ilvl w:val="0"/>
          <w:numId w:val="142"/>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7BBE2BB8" w14:textId="77777777" w:rsidR="0070309D" w:rsidRPr="0070309D" w:rsidRDefault="0070309D" w:rsidP="008E12BC">
      <w:pPr>
        <w:pStyle w:val="ListParagraph"/>
        <w:numPr>
          <w:ilvl w:val="0"/>
          <w:numId w:val="142"/>
        </w:numPr>
        <w:overflowPunct/>
        <w:autoSpaceDE/>
        <w:autoSpaceDN/>
        <w:adjustRightInd/>
        <w:spacing w:before="120"/>
        <w:ind w:left="2160"/>
        <w:contextualSpacing w:val="0"/>
        <w:jc w:val="both"/>
        <w:rPr>
          <w:szCs w:val="24"/>
        </w:rPr>
      </w:pPr>
      <w:r w:rsidRPr="0070309D">
        <w:rPr>
          <w:szCs w:val="24"/>
        </w:rPr>
        <w:t>The initial budget for these projects.</w:t>
      </w:r>
    </w:p>
    <w:p w14:paraId="49A01B45" w14:textId="21D80F12" w:rsidR="0070309D" w:rsidRPr="0070309D" w:rsidRDefault="0070309D" w:rsidP="008E12BC">
      <w:pPr>
        <w:pStyle w:val="ListParagraph"/>
        <w:numPr>
          <w:ilvl w:val="0"/>
          <w:numId w:val="142"/>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1E42EF6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“PE180044 CEDAR BAYOU PLANT UPGRADE 138KV CKT #87 TO STRANG”, “PE180036 CHORIN UPGRADE 138KV CKT #87 TO SRB, INCREASE AMPACITY (REPLACE AITEK WITH RUSSEL SUB)”, “PE180034 SRB UPGRADE 138KV CKT #87 TO CHORIN, INCREASE AMPACITY”, “PE180043 CHORIN UPGRADE 138KV CKT #87 TO STRANG, INCREASE AMPACITY (BP)”, and “PE170068 STRANG UPGRADE AMPACITY OF CUSTOMER SUBSTATION.” Please provide the following information regarding these projects:</w:t>
      </w:r>
    </w:p>
    <w:p w14:paraId="08E7D569" w14:textId="77777777" w:rsidR="0070309D" w:rsidRPr="0070309D" w:rsidRDefault="0070309D" w:rsidP="008E12BC">
      <w:pPr>
        <w:pStyle w:val="ListParagraph"/>
        <w:numPr>
          <w:ilvl w:val="0"/>
          <w:numId w:val="143"/>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40F2C216" w14:textId="77777777" w:rsidR="0070309D" w:rsidRPr="0070309D" w:rsidRDefault="0070309D" w:rsidP="008E12BC">
      <w:pPr>
        <w:pStyle w:val="ListParagraph"/>
        <w:numPr>
          <w:ilvl w:val="0"/>
          <w:numId w:val="143"/>
        </w:numPr>
        <w:overflowPunct/>
        <w:autoSpaceDE/>
        <w:autoSpaceDN/>
        <w:adjustRightInd/>
        <w:spacing w:before="120"/>
        <w:ind w:left="2160"/>
        <w:contextualSpacing w:val="0"/>
        <w:jc w:val="both"/>
        <w:rPr>
          <w:szCs w:val="24"/>
        </w:rPr>
      </w:pPr>
      <w:r w:rsidRPr="0070309D">
        <w:rPr>
          <w:szCs w:val="24"/>
        </w:rPr>
        <w:t>The need for these projects.</w:t>
      </w:r>
    </w:p>
    <w:p w14:paraId="3C0C8E86" w14:textId="77777777" w:rsidR="0070309D" w:rsidRPr="0070309D" w:rsidRDefault="0070309D" w:rsidP="008E12BC">
      <w:pPr>
        <w:pStyle w:val="ListParagraph"/>
        <w:numPr>
          <w:ilvl w:val="0"/>
          <w:numId w:val="143"/>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8C47DED" w14:textId="77777777" w:rsidR="0070309D" w:rsidRPr="0070309D" w:rsidRDefault="0070309D" w:rsidP="008E12BC">
      <w:pPr>
        <w:pStyle w:val="ListParagraph"/>
        <w:numPr>
          <w:ilvl w:val="0"/>
          <w:numId w:val="143"/>
        </w:numPr>
        <w:overflowPunct/>
        <w:autoSpaceDE/>
        <w:autoSpaceDN/>
        <w:adjustRightInd/>
        <w:spacing w:before="120"/>
        <w:ind w:left="2160"/>
        <w:contextualSpacing w:val="0"/>
        <w:jc w:val="both"/>
        <w:rPr>
          <w:szCs w:val="24"/>
        </w:rPr>
      </w:pPr>
      <w:r w:rsidRPr="0070309D">
        <w:rPr>
          <w:szCs w:val="24"/>
        </w:rPr>
        <w:t>The initial budget for these projects.</w:t>
      </w:r>
    </w:p>
    <w:p w14:paraId="351FBF5F" w14:textId="78C6F6C2" w:rsidR="0070309D" w:rsidRPr="0070309D" w:rsidRDefault="0070309D" w:rsidP="008E12BC">
      <w:pPr>
        <w:pStyle w:val="ListParagraph"/>
        <w:numPr>
          <w:ilvl w:val="0"/>
          <w:numId w:val="143"/>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1DFD63E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“PE210060 MISSOURI CITY INSTALL 3RD TRF AND (2) 12KV FEEDERS.” Please provide the following information regarding this project:</w:t>
      </w:r>
    </w:p>
    <w:p w14:paraId="1CEF285B" w14:textId="77777777" w:rsidR="0070309D" w:rsidRPr="0070309D" w:rsidRDefault="0070309D" w:rsidP="008E12BC">
      <w:pPr>
        <w:pStyle w:val="ListParagraph"/>
        <w:numPr>
          <w:ilvl w:val="0"/>
          <w:numId w:val="14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DEBF9D0" w14:textId="77777777" w:rsidR="0070309D" w:rsidRPr="0070309D" w:rsidRDefault="0070309D" w:rsidP="008E12BC">
      <w:pPr>
        <w:pStyle w:val="ListParagraph"/>
        <w:numPr>
          <w:ilvl w:val="0"/>
          <w:numId w:val="144"/>
        </w:numPr>
        <w:overflowPunct/>
        <w:autoSpaceDE/>
        <w:autoSpaceDN/>
        <w:adjustRightInd/>
        <w:spacing w:before="120"/>
        <w:ind w:left="2160"/>
        <w:contextualSpacing w:val="0"/>
        <w:jc w:val="both"/>
        <w:rPr>
          <w:szCs w:val="24"/>
        </w:rPr>
      </w:pPr>
      <w:r w:rsidRPr="0070309D">
        <w:rPr>
          <w:szCs w:val="24"/>
        </w:rPr>
        <w:t>The need for this project.</w:t>
      </w:r>
    </w:p>
    <w:p w14:paraId="00DB505F" w14:textId="77777777" w:rsidR="0070309D" w:rsidRPr="0070309D" w:rsidRDefault="0070309D" w:rsidP="008E12BC">
      <w:pPr>
        <w:pStyle w:val="ListParagraph"/>
        <w:numPr>
          <w:ilvl w:val="0"/>
          <w:numId w:val="144"/>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78A6FBA3" w14:textId="77777777" w:rsidR="0070309D" w:rsidRPr="0070309D" w:rsidRDefault="0070309D" w:rsidP="008E12BC">
      <w:pPr>
        <w:pStyle w:val="ListParagraph"/>
        <w:numPr>
          <w:ilvl w:val="0"/>
          <w:numId w:val="144"/>
        </w:numPr>
        <w:overflowPunct/>
        <w:autoSpaceDE/>
        <w:autoSpaceDN/>
        <w:adjustRightInd/>
        <w:spacing w:before="120"/>
        <w:ind w:left="2160"/>
        <w:contextualSpacing w:val="0"/>
        <w:jc w:val="both"/>
        <w:rPr>
          <w:szCs w:val="24"/>
        </w:rPr>
      </w:pPr>
      <w:r w:rsidRPr="0070309D">
        <w:rPr>
          <w:szCs w:val="24"/>
        </w:rPr>
        <w:t>The initial budget for this project.</w:t>
      </w:r>
    </w:p>
    <w:p w14:paraId="3910A616" w14:textId="03F56CC9" w:rsidR="0070309D" w:rsidRPr="0070309D" w:rsidRDefault="0070309D" w:rsidP="008E12BC">
      <w:pPr>
        <w:pStyle w:val="ListParagraph"/>
        <w:numPr>
          <w:ilvl w:val="0"/>
          <w:numId w:val="144"/>
        </w:numPr>
        <w:overflowPunct/>
        <w:autoSpaceDE/>
        <w:autoSpaceDN/>
        <w:adjustRightInd/>
        <w:spacing w:before="120"/>
        <w:ind w:left="2160"/>
        <w:contextualSpacing w:val="0"/>
        <w:jc w:val="both"/>
        <w:rPr>
          <w:szCs w:val="24"/>
        </w:rPr>
      </w:pPr>
      <w:r w:rsidRPr="0070309D">
        <w:rPr>
          <w:szCs w:val="24"/>
        </w:rPr>
        <w:lastRenderedPageBreak/>
        <w:t xml:space="preserve">Any issues that came up in constructing this project and how </w:t>
      </w:r>
      <w:r w:rsidR="00FF194A" w:rsidRPr="0070309D">
        <w:rPr>
          <w:szCs w:val="24"/>
        </w:rPr>
        <w:t>CenterPoint</w:t>
      </w:r>
      <w:r w:rsidRPr="0070309D">
        <w:rPr>
          <w:szCs w:val="24"/>
        </w:rPr>
        <w:t xml:space="preserve"> Houston resolved them.</w:t>
      </w:r>
    </w:p>
    <w:p w14:paraId="4EC0616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“PE210028 WEST GALVESTON - ADD 3RD 12KV, 50MVA TRANSFORMER” and “PE</w:t>
      </w:r>
      <w:proofErr w:type="gramStart"/>
      <w:r w:rsidRPr="0070309D">
        <w:rPr>
          <w:szCs w:val="24"/>
        </w:rPr>
        <w:t>200260  SPARES</w:t>
      </w:r>
      <w:proofErr w:type="gramEnd"/>
      <w:r w:rsidRPr="0070309D">
        <w:rPr>
          <w:szCs w:val="24"/>
        </w:rPr>
        <w:t>-PURCH 30/40/50 MVA POWER TRF.” Please provide the following information regarding these projects:</w:t>
      </w:r>
    </w:p>
    <w:p w14:paraId="456563DD" w14:textId="77777777" w:rsidR="0070309D" w:rsidRPr="0070309D" w:rsidRDefault="0070309D" w:rsidP="008E12BC">
      <w:pPr>
        <w:pStyle w:val="ListParagraph"/>
        <w:numPr>
          <w:ilvl w:val="0"/>
          <w:numId w:val="145"/>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5DB4FF02" w14:textId="77777777" w:rsidR="0070309D" w:rsidRPr="0070309D" w:rsidRDefault="0070309D" w:rsidP="008E12BC">
      <w:pPr>
        <w:pStyle w:val="ListParagraph"/>
        <w:numPr>
          <w:ilvl w:val="0"/>
          <w:numId w:val="145"/>
        </w:numPr>
        <w:overflowPunct/>
        <w:autoSpaceDE/>
        <w:autoSpaceDN/>
        <w:adjustRightInd/>
        <w:spacing w:before="120"/>
        <w:ind w:left="2160"/>
        <w:contextualSpacing w:val="0"/>
        <w:jc w:val="both"/>
        <w:rPr>
          <w:szCs w:val="24"/>
        </w:rPr>
      </w:pPr>
      <w:r w:rsidRPr="0070309D">
        <w:rPr>
          <w:szCs w:val="24"/>
        </w:rPr>
        <w:t>The need for these projects.</w:t>
      </w:r>
    </w:p>
    <w:p w14:paraId="03A7D4E2" w14:textId="77777777" w:rsidR="0070309D" w:rsidRPr="0070309D" w:rsidRDefault="0070309D" w:rsidP="008E12BC">
      <w:pPr>
        <w:pStyle w:val="ListParagraph"/>
        <w:numPr>
          <w:ilvl w:val="0"/>
          <w:numId w:val="145"/>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89E9DD1" w14:textId="77777777" w:rsidR="0070309D" w:rsidRPr="0070309D" w:rsidRDefault="0070309D" w:rsidP="008E12BC">
      <w:pPr>
        <w:pStyle w:val="ListParagraph"/>
        <w:numPr>
          <w:ilvl w:val="0"/>
          <w:numId w:val="145"/>
        </w:numPr>
        <w:overflowPunct/>
        <w:autoSpaceDE/>
        <w:autoSpaceDN/>
        <w:adjustRightInd/>
        <w:spacing w:before="120"/>
        <w:ind w:left="2160"/>
        <w:contextualSpacing w:val="0"/>
        <w:jc w:val="both"/>
        <w:rPr>
          <w:szCs w:val="24"/>
        </w:rPr>
      </w:pPr>
      <w:r w:rsidRPr="0070309D">
        <w:rPr>
          <w:szCs w:val="24"/>
        </w:rPr>
        <w:t>The initial budget for these projects.</w:t>
      </w:r>
    </w:p>
    <w:p w14:paraId="58195236" w14:textId="795B1BAE" w:rsidR="0070309D" w:rsidRPr="0070309D" w:rsidRDefault="0070309D" w:rsidP="008E12BC">
      <w:pPr>
        <w:pStyle w:val="ListParagraph"/>
        <w:numPr>
          <w:ilvl w:val="0"/>
          <w:numId w:val="145"/>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5E73C20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“PE190002 JONES CREEK BUILD NEW 138/12KV SUBSTATION (AP).” Please provide the following information regarding this project:</w:t>
      </w:r>
    </w:p>
    <w:p w14:paraId="19E83DCC" w14:textId="77777777" w:rsidR="0070309D" w:rsidRPr="0070309D" w:rsidRDefault="0070309D" w:rsidP="008E12BC">
      <w:pPr>
        <w:pStyle w:val="ListParagraph"/>
        <w:numPr>
          <w:ilvl w:val="0"/>
          <w:numId w:val="14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D97831D" w14:textId="77777777" w:rsidR="0070309D" w:rsidRPr="0070309D" w:rsidRDefault="0070309D" w:rsidP="008E12BC">
      <w:pPr>
        <w:pStyle w:val="ListParagraph"/>
        <w:numPr>
          <w:ilvl w:val="0"/>
          <w:numId w:val="146"/>
        </w:numPr>
        <w:overflowPunct/>
        <w:autoSpaceDE/>
        <w:autoSpaceDN/>
        <w:adjustRightInd/>
        <w:spacing w:before="120"/>
        <w:ind w:left="2160"/>
        <w:contextualSpacing w:val="0"/>
        <w:jc w:val="both"/>
        <w:rPr>
          <w:szCs w:val="24"/>
        </w:rPr>
      </w:pPr>
      <w:r w:rsidRPr="0070309D">
        <w:rPr>
          <w:szCs w:val="24"/>
        </w:rPr>
        <w:t>The need for this project.</w:t>
      </w:r>
    </w:p>
    <w:p w14:paraId="388DDEBB" w14:textId="77777777" w:rsidR="0070309D" w:rsidRPr="0070309D" w:rsidRDefault="0070309D" w:rsidP="008E12BC">
      <w:pPr>
        <w:pStyle w:val="ListParagraph"/>
        <w:numPr>
          <w:ilvl w:val="0"/>
          <w:numId w:val="146"/>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35A674B1" w14:textId="77777777" w:rsidR="0070309D" w:rsidRPr="0070309D" w:rsidRDefault="0070309D" w:rsidP="008E12BC">
      <w:pPr>
        <w:pStyle w:val="ListParagraph"/>
        <w:numPr>
          <w:ilvl w:val="0"/>
          <w:numId w:val="146"/>
        </w:numPr>
        <w:overflowPunct/>
        <w:autoSpaceDE/>
        <w:autoSpaceDN/>
        <w:adjustRightInd/>
        <w:spacing w:before="120"/>
        <w:ind w:left="2160"/>
        <w:contextualSpacing w:val="0"/>
        <w:jc w:val="both"/>
        <w:rPr>
          <w:szCs w:val="24"/>
        </w:rPr>
      </w:pPr>
      <w:r w:rsidRPr="0070309D">
        <w:rPr>
          <w:szCs w:val="24"/>
        </w:rPr>
        <w:t>The initial budget for this project.</w:t>
      </w:r>
    </w:p>
    <w:p w14:paraId="4DD76C16" w14:textId="3741D90C" w:rsidR="0070309D" w:rsidRPr="0070309D" w:rsidRDefault="0070309D" w:rsidP="008E12BC">
      <w:pPr>
        <w:pStyle w:val="ListParagraph"/>
        <w:numPr>
          <w:ilvl w:val="0"/>
          <w:numId w:val="146"/>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5C5A7443"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“PE220037 SAN BERNARD BUILD NEW 138KV BKR &amp; 1/2 SWITCHYARD”, “PE220038 SOUTH LANE CITY INSTALL POTT SCHEME ON 138KV CKT TO SAN BERNARD”, “PE220041 WEST COLUMBIA UPGRADE RELAY SCHEME ON CKT 04 TO SAN BERNARD”, and “PE220058 WEST COLUMBIA UPGRADE 138KV CKT04 TO SAN BERNARD TO MIN 610/840 MVA RATIN.” Please provide the following information regarding these projects:</w:t>
      </w:r>
    </w:p>
    <w:p w14:paraId="152B1A3D" w14:textId="77777777" w:rsidR="0070309D" w:rsidRPr="0070309D" w:rsidRDefault="0070309D" w:rsidP="008E12BC">
      <w:pPr>
        <w:pStyle w:val="ListParagraph"/>
        <w:numPr>
          <w:ilvl w:val="0"/>
          <w:numId w:val="147"/>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19A5F37" w14:textId="77777777" w:rsidR="0070309D" w:rsidRPr="0070309D" w:rsidRDefault="0070309D" w:rsidP="008E12BC">
      <w:pPr>
        <w:pStyle w:val="ListParagraph"/>
        <w:numPr>
          <w:ilvl w:val="0"/>
          <w:numId w:val="147"/>
        </w:numPr>
        <w:overflowPunct/>
        <w:autoSpaceDE/>
        <w:autoSpaceDN/>
        <w:adjustRightInd/>
        <w:spacing w:before="120"/>
        <w:ind w:left="2160"/>
        <w:contextualSpacing w:val="0"/>
        <w:jc w:val="both"/>
        <w:rPr>
          <w:szCs w:val="24"/>
        </w:rPr>
      </w:pPr>
      <w:r w:rsidRPr="0070309D">
        <w:rPr>
          <w:szCs w:val="24"/>
        </w:rPr>
        <w:t>The need for these projects.</w:t>
      </w:r>
    </w:p>
    <w:p w14:paraId="0A439EA5" w14:textId="77777777" w:rsidR="0070309D" w:rsidRPr="0070309D" w:rsidRDefault="0070309D" w:rsidP="008E12BC">
      <w:pPr>
        <w:pStyle w:val="ListParagraph"/>
        <w:numPr>
          <w:ilvl w:val="0"/>
          <w:numId w:val="147"/>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F29D55D" w14:textId="77777777" w:rsidR="0070309D" w:rsidRPr="0070309D" w:rsidRDefault="0070309D" w:rsidP="008E12BC">
      <w:pPr>
        <w:pStyle w:val="ListParagraph"/>
        <w:numPr>
          <w:ilvl w:val="0"/>
          <w:numId w:val="147"/>
        </w:numPr>
        <w:overflowPunct/>
        <w:autoSpaceDE/>
        <w:autoSpaceDN/>
        <w:adjustRightInd/>
        <w:spacing w:before="120"/>
        <w:ind w:left="2160"/>
        <w:contextualSpacing w:val="0"/>
        <w:jc w:val="both"/>
        <w:rPr>
          <w:szCs w:val="24"/>
        </w:rPr>
      </w:pPr>
      <w:r w:rsidRPr="0070309D">
        <w:rPr>
          <w:szCs w:val="24"/>
        </w:rPr>
        <w:t>The initial budget for these projects.</w:t>
      </w:r>
    </w:p>
    <w:p w14:paraId="62EB3E2E" w14:textId="74307E7E" w:rsidR="0070309D" w:rsidRPr="0070309D" w:rsidRDefault="0070309D" w:rsidP="008E12BC">
      <w:pPr>
        <w:pStyle w:val="ListParagraph"/>
        <w:numPr>
          <w:ilvl w:val="0"/>
          <w:numId w:val="147"/>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75BD4C0A"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projects named “PE220065 JONTE - BUILD NEW 138KV BKR &amp; 1/2 SWITCHYARD”, “PE220066 NORTH BELT - UGRADE LINE RELAYING ON CKT TO JONTE”, “PE220067 HARDY - UPGRAD CARRIER </w:t>
      </w:r>
      <w:r w:rsidRPr="0070309D">
        <w:rPr>
          <w:szCs w:val="24"/>
        </w:rPr>
        <w:lastRenderedPageBreak/>
        <w:t>ON CKT TO JONTE”, and “PE220068 CROSBY - UPGRAD CARRIER ON CKT TO JONTE.” Please provide the following information regarding these projects:</w:t>
      </w:r>
    </w:p>
    <w:p w14:paraId="7A1B19F5" w14:textId="77777777" w:rsidR="0070309D" w:rsidRPr="0070309D" w:rsidRDefault="0070309D" w:rsidP="008E12BC">
      <w:pPr>
        <w:pStyle w:val="ListParagraph"/>
        <w:numPr>
          <w:ilvl w:val="0"/>
          <w:numId w:val="148"/>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7CBFD5CB" w14:textId="77777777" w:rsidR="0070309D" w:rsidRPr="0070309D" w:rsidRDefault="0070309D" w:rsidP="008E12BC">
      <w:pPr>
        <w:pStyle w:val="ListParagraph"/>
        <w:numPr>
          <w:ilvl w:val="0"/>
          <w:numId w:val="148"/>
        </w:numPr>
        <w:overflowPunct/>
        <w:autoSpaceDE/>
        <w:autoSpaceDN/>
        <w:adjustRightInd/>
        <w:spacing w:before="120"/>
        <w:ind w:left="2160"/>
        <w:contextualSpacing w:val="0"/>
        <w:jc w:val="both"/>
        <w:rPr>
          <w:szCs w:val="24"/>
        </w:rPr>
      </w:pPr>
      <w:r w:rsidRPr="0070309D">
        <w:rPr>
          <w:szCs w:val="24"/>
        </w:rPr>
        <w:t>The need for these projects.</w:t>
      </w:r>
    </w:p>
    <w:p w14:paraId="6679CE72" w14:textId="77777777" w:rsidR="0070309D" w:rsidRPr="0070309D" w:rsidRDefault="0070309D" w:rsidP="008E12BC">
      <w:pPr>
        <w:pStyle w:val="ListParagraph"/>
        <w:numPr>
          <w:ilvl w:val="0"/>
          <w:numId w:val="148"/>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69F1D56F" w14:textId="77777777" w:rsidR="0070309D" w:rsidRPr="0070309D" w:rsidRDefault="0070309D" w:rsidP="008E12BC">
      <w:pPr>
        <w:pStyle w:val="ListParagraph"/>
        <w:numPr>
          <w:ilvl w:val="0"/>
          <w:numId w:val="148"/>
        </w:numPr>
        <w:overflowPunct/>
        <w:autoSpaceDE/>
        <w:autoSpaceDN/>
        <w:adjustRightInd/>
        <w:spacing w:before="120"/>
        <w:ind w:left="2160"/>
        <w:contextualSpacing w:val="0"/>
        <w:jc w:val="both"/>
        <w:rPr>
          <w:szCs w:val="24"/>
        </w:rPr>
      </w:pPr>
      <w:r w:rsidRPr="0070309D">
        <w:rPr>
          <w:szCs w:val="24"/>
        </w:rPr>
        <w:t>The initial budget for these projects.</w:t>
      </w:r>
    </w:p>
    <w:p w14:paraId="7D960459" w14:textId="03719F83" w:rsidR="0070309D" w:rsidRPr="0070309D" w:rsidRDefault="0070309D" w:rsidP="008E12BC">
      <w:pPr>
        <w:pStyle w:val="ListParagraph"/>
        <w:numPr>
          <w:ilvl w:val="0"/>
          <w:numId w:val="148"/>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7F31C24A"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“PE200387 PHR - UPGRADE RELAYING ON CKT 02 &amp; CKT 03 TO ATTWATER (TNMP) (PHASE I)”, “PE210175 PHR - UPGRADE 138KV CKT 02 TO TOPAZ (TNMP)”, “PE210176 PHR - UPGRADE 138KV CKT 03 TO TOPAZ (TNMP)”, and “PE210179 PHR - UPGRADE RELAYING ON CKT 02 &amp; CKT 03 TO ATTWATER (TNMP) (PHASE 2).” Please provide the following information regarding these projects:</w:t>
      </w:r>
    </w:p>
    <w:p w14:paraId="32F789BE" w14:textId="77777777" w:rsidR="0070309D" w:rsidRPr="0070309D" w:rsidRDefault="0070309D" w:rsidP="008E12BC">
      <w:pPr>
        <w:pStyle w:val="ListParagraph"/>
        <w:numPr>
          <w:ilvl w:val="0"/>
          <w:numId w:val="149"/>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5D6C1769" w14:textId="77777777" w:rsidR="0070309D" w:rsidRPr="0070309D" w:rsidRDefault="0070309D" w:rsidP="008E12BC">
      <w:pPr>
        <w:pStyle w:val="ListParagraph"/>
        <w:numPr>
          <w:ilvl w:val="0"/>
          <w:numId w:val="149"/>
        </w:numPr>
        <w:overflowPunct/>
        <w:autoSpaceDE/>
        <w:autoSpaceDN/>
        <w:adjustRightInd/>
        <w:spacing w:before="120"/>
        <w:ind w:left="2160"/>
        <w:contextualSpacing w:val="0"/>
        <w:jc w:val="both"/>
        <w:rPr>
          <w:szCs w:val="24"/>
        </w:rPr>
      </w:pPr>
      <w:r w:rsidRPr="0070309D">
        <w:rPr>
          <w:szCs w:val="24"/>
        </w:rPr>
        <w:t>The need for these projects.</w:t>
      </w:r>
    </w:p>
    <w:p w14:paraId="16CB0BBC" w14:textId="77777777" w:rsidR="0070309D" w:rsidRPr="0070309D" w:rsidRDefault="0070309D" w:rsidP="008E12BC">
      <w:pPr>
        <w:pStyle w:val="ListParagraph"/>
        <w:numPr>
          <w:ilvl w:val="0"/>
          <w:numId w:val="149"/>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68DF70E" w14:textId="77777777" w:rsidR="0070309D" w:rsidRPr="0070309D" w:rsidRDefault="0070309D" w:rsidP="008E12BC">
      <w:pPr>
        <w:pStyle w:val="ListParagraph"/>
        <w:numPr>
          <w:ilvl w:val="0"/>
          <w:numId w:val="149"/>
        </w:numPr>
        <w:overflowPunct/>
        <w:autoSpaceDE/>
        <w:autoSpaceDN/>
        <w:adjustRightInd/>
        <w:spacing w:before="120"/>
        <w:ind w:left="2160"/>
        <w:contextualSpacing w:val="0"/>
        <w:jc w:val="both"/>
        <w:rPr>
          <w:szCs w:val="24"/>
        </w:rPr>
      </w:pPr>
      <w:r w:rsidRPr="0070309D">
        <w:rPr>
          <w:szCs w:val="24"/>
        </w:rPr>
        <w:t>The initial budget for these projects.</w:t>
      </w:r>
    </w:p>
    <w:p w14:paraId="0F4B79B4" w14:textId="39012242" w:rsidR="0070309D" w:rsidRPr="0070309D" w:rsidRDefault="0070309D" w:rsidP="008E12BC">
      <w:pPr>
        <w:pStyle w:val="ListParagraph"/>
        <w:numPr>
          <w:ilvl w:val="0"/>
          <w:numId w:val="149"/>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5D88A8E8"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“PE230028 ZENITH - EXPAND 138KV YARD TO INSTALL RADIAL CKT” and “PE230029 VILLAGE CREEK - CONVERT FROM LOOP TO DOUBLE TAP CONFIGURATION.” Please provide the following information regarding these projects:</w:t>
      </w:r>
    </w:p>
    <w:p w14:paraId="5EC4C729" w14:textId="77777777" w:rsidR="0070309D" w:rsidRPr="0070309D" w:rsidRDefault="0070309D" w:rsidP="008E12BC">
      <w:pPr>
        <w:pStyle w:val="ListParagraph"/>
        <w:numPr>
          <w:ilvl w:val="0"/>
          <w:numId w:val="150"/>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E196BE7" w14:textId="77777777" w:rsidR="0070309D" w:rsidRPr="0070309D" w:rsidRDefault="0070309D" w:rsidP="008E12BC">
      <w:pPr>
        <w:pStyle w:val="ListParagraph"/>
        <w:numPr>
          <w:ilvl w:val="0"/>
          <w:numId w:val="150"/>
        </w:numPr>
        <w:overflowPunct/>
        <w:autoSpaceDE/>
        <w:autoSpaceDN/>
        <w:adjustRightInd/>
        <w:spacing w:before="120"/>
        <w:ind w:left="2160"/>
        <w:contextualSpacing w:val="0"/>
        <w:jc w:val="both"/>
        <w:rPr>
          <w:szCs w:val="24"/>
        </w:rPr>
      </w:pPr>
      <w:r w:rsidRPr="0070309D">
        <w:rPr>
          <w:szCs w:val="24"/>
        </w:rPr>
        <w:t>The need for these projects.</w:t>
      </w:r>
    </w:p>
    <w:p w14:paraId="704D47FE" w14:textId="77777777" w:rsidR="0070309D" w:rsidRPr="0070309D" w:rsidRDefault="0070309D" w:rsidP="008E12BC">
      <w:pPr>
        <w:pStyle w:val="ListParagraph"/>
        <w:numPr>
          <w:ilvl w:val="0"/>
          <w:numId w:val="150"/>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FCFDBA0" w14:textId="77777777" w:rsidR="0070309D" w:rsidRPr="0070309D" w:rsidRDefault="0070309D" w:rsidP="008E12BC">
      <w:pPr>
        <w:pStyle w:val="ListParagraph"/>
        <w:numPr>
          <w:ilvl w:val="0"/>
          <w:numId w:val="150"/>
        </w:numPr>
        <w:overflowPunct/>
        <w:autoSpaceDE/>
        <w:autoSpaceDN/>
        <w:adjustRightInd/>
        <w:spacing w:before="120"/>
        <w:ind w:left="2160"/>
        <w:contextualSpacing w:val="0"/>
        <w:jc w:val="both"/>
        <w:rPr>
          <w:szCs w:val="24"/>
        </w:rPr>
      </w:pPr>
      <w:r w:rsidRPr="0070309D">
        <w:rPr>
          <w:szCs w:val="24"/>
        </w:rPr>
        <w:t>The initial budget for these projects.</w:t>
      </w:r>
    </w:p>
    <w:p w14:paraId="442968CF" w14:textId="7B8C0442" w:rsidR="0070309D" w:rsidRPr="0070309D" w:rsidRDefault="0070309D" w:rsidP="008E12BC">
      <w:pPr>
        <w:pStyle w:val="ListParagraph"/>
        <w:numPr>
          <w:ilvl w:val="0"/>
          <w:numId w:val="150"/>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03A6A552"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“PE200042 BEASLY - BUILD NEW 138KV SWITCHYARD”, “PE200043 EAST BERNARD - UPGRADE CARRIER ON CKT #60”, and “PE200044 SEALY - UPGRADE 138KV LOOP BUS TO 250MVA.” Please provide the following information regarding these projects:</w:t>
      </w:r>
    </w:p>
    <w:p w14:paraId="2B20DF48" w14:textId="77777777" w:rsidR="0070309D" w:rsidRPr="0070309D" w:rsidRDefault="0070309D" w:rsidP="008E12BC">
      <w:pPr>
        <w:pStyle w:val="ListParagraph"/>
        <w:numPr>
          <w:ilvl w:val="0"/>
          <w:numId w:val="151"/>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2722923E" w14:textId="77777777" w:rsidR="0070309D" w:rsidRPr="0070309D" w:rsidRDefault="0070309D" w:rsidP="008E12BC">
      <w:pPr>
        <w:pStyle w:val="ListParagraph"/>
        <w:numPr>
          <w:ilvl w:val="0"/>
          <w:numId w:val="151"/>
        </w:numPr>
        <w:overflowPunct/>
        <w:autoSpaceDE/>
        <w:autoSpaceDN/>
        <w:adjustRightInd/>
        <w:spacing w:before="120"/>
        <w:ind w:left="2160"/>
        <w:contextualSpacing w:val="0"/>
        <w:jc w:val="both"/>
        <w:rPr>
          <w:szCs w:val="24"/>
        </w:rPr>
      </w:pPr>
      <w:r w:rsidRPr="0070309D">
        <w:rPr>
          <w:szCs w:val="24"/>
        </w:rPr>
        <w:t>The need for these projects.</w:t>
      </w:r>
    </w:p>
    <w:p w14:paraId="74511A21" w14:textId="77777777" w:rsidR="0070309D" w:rsidRPr="0070309D" w:rsidRDefault="0070309D" w:rsidP="008E12BC">
      <w:pPr>
        <w:pStyle w:val="ListParagraph"/>
        <w:numPr>
          <w:ilvl w:val="0"/>
          <w:numId w:val="151"/>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66645A5F" w14:textId="77777777" w:rsidR="0070309D" w:rsidRPr="0070309D" w:rsidRDefault="0070309D" w:rsidP="008E12BC">
      <w:pPr>
        <w:pStyle w:val="ListParagraph"/>
        <w:numPr>
          <w:ilvl w:val="0"/>
          <w:numId w:val="151"/>
        </w:numPr>
        <w:overflowPunct/>
        <w:autoSpaceDE/>
        <w:autoSpaceDN/>
        <w:adjustRightInd/>
        <w:spacing w:before="120"/>
        <w:ind w:left="2160"/>
        <w:contextualSpacing w:val="0"/>
        <w:jc w:val="both"/>
        <w:rPr>
          <w:szCs w:val="24"/>
        </w:rPr>
      </w:pPr>
      <w:r w:rsidRPr="0070309D">
        <w:rPr>
          <w:szCs w:val="24"/>
        </w:rPr>
        <w:lastRenderedPageBreak/>
        <w:t>The initial budget for these projects.</w:t>
      </w:r>
    </w:p>
    <w:p w14:paraId="32EBEE6A" w14:textId="458C405A" w:rsidR="0070309D" w:rsidRPr="0070309D" w:rsidRDefault="0070309D" w:rsidP="008E12BC">
      <w:pPr>
        <w:pStyle w:val="ListParagraph"/>
        <w:numPr>
          <w:ilvl w:val="0"/>
          <w:numId w:val="151"/>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202634A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“PE200256 ENCO - Install SCADA set at New Customer Sub”, “PE200257 EL DORADO - INSTALL 12KV 7.2 MVAR CAP BANK”, “PE200258 SPENCER - Install 12kV 7.2MVAR Cap Bank”, and “PE200291 HARRISBURG - REMOVE AND RELOCATE 12KV 10.8MVAR CAPACITOR BANK (CB2).” Please provide the following information regarding these projects:</w:t>
      </w:r>
    </w:p>
    <w:p w14:paraId="74BF6DFE" w14:textId="77777777" w:rsidR="0070309D" w:rsidRPr="0070309D" w:rsidRDefault="0070309D" w:rsidP="008E12BC">
      <w:pPr>
        <w:pStyle w:val="ListParagraph"/>
        <w:numPr>
          <w:ilvl w:val="0"/>
          <w:numId w:val="152"/>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6EEB9C5C" w14:textId="77777777" w:rsidR="0070309D" w:rsidRPr="0070309D" w:rsidRDefault="0070309D" w:rsidP="008E12BC">
      <w:pPr>
        <w:pStyle w:val="ListParagraph"/>
        <w:numPr>
          <w:ilvl w:val="0"/>
          <w:numId w:val="152"/>
        </w:numPr>
        <w:overflowPunct/>
        <w:autoSpaceDE/>
        <w:autoSpaceDN/>
        <w:adjustRightInd/>
        <w:spacing w:before="120"/>
        <w:ind w:left="2160"/>
        <w:contextualSpacing w:val="0"/>
        <w:jc w:val="both"/>
        <w:rPr>
          <w:szCs w:val="24"/>
        </w:rPr>
      </w:pPr>
      <w:r w:rsidRPr="0070309D">
        <w:rPr>
          <w:szCs w:val="24"/>
        </w:rPr>
        <w:t>The need for these projects.</w:t>
      </w:r>
    </w:p>
    <w:p w14:paraId="5FDA759F" w14:textId="77777777" w:rsidR="0070309D" w:rsidRPr="0070309D" w:rsidRDefault="0070309D" w:rsidP="008E12BC">
      <w:pPr>
        <w:pStyle w:val="ListParagraph"/>
        <w:numPr>
          <w:ilvl w:val="0"/>
          <w:numId w:val="152"/>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5ADF4CDF" w14:textId="77777777" w:rsidR="0070309D" w:rsidRPr="0070309D" w:rsidRDefault="0070309D" w:rsidP="008E12BC">
      <w:pPr>
        <w:pStyle w:val="ListParagraph"/>
        <w:numPr>
          <w:ilvl w:val="0"/>
          <w:numId w:val="152"/>
        </w:numPr>
        <w:overflowPunct/>
        <w:autoSpaceDE/>
        <w:autoSpaceDN/>
        <w:adjustRightInd/>
        <w:spacing w:before="120"/>
        <w:ind w:left="2160"/>
        <w:contextualSpacing w:val="0"/>
        <w:jc w:val="both"/>
        <w:rPr>
          <w:szCs w:val="24"/>
        </w:rPr>
      </w:pPr>
      <w:r w:rsidRPr="0070309D">
        <w:rPr>
          <w:szCs w:val="24"/>
        </w:rPr>
        <w:t>The initial budget for these projects.</w:t>
      </w:r>
    </w:p>
    <w:p w14:paraId="4394E75F" w14:textId="308D9796" w:rsidR="0070309D" w:rsidRPr="0070309D" w:rsidRDefault="0070309D" w:rsidP="008E12BC">
      <w:pPr>
        <w:pStyle w:val="ListParagraph"/>
        <w:numPr>
          <w:ilvl w:val="0"/>
          <w:numId w:val="152"/>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427CF19E"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PE180017 SURFSI - REPLACE LINE PANEL ON CKT #59 TO JONES CREEK (TRANSFER TRIP)”, “PE190010 CELNEC - REPLACE LINE PANEL ON CKT #35 TO LOMAX”, “PE190009 JONES CREEK - INSTALL FIBER ON CKT #48 TO CORTEZ”, “PE190011 LOMAX - REPLACE LINE PANEL ON CKT #35 TO CELNEC- REPLACE METERING P'S CKT #35”, “PE190221 MARINE - ADD DUAL PILOT TO CORTEZ”, “PE190007 SURFSI - REPLACE LINE PANEL ON CKT #59 TO VELASCO”, and “PE190008 VELASCO - ADD FIBER (DUAL PILOT) TO CKT #48 TO MARINE.” Please provide the following information regarding these projects:</w:t>
      </w:r>
    </w:p>
    <w:p w14:paraId="4E4E0686" w14:textId="77777777" w:rsidR="0070309D" w:rsidRPr="0070309D" w:rsidRDefault="0070309D" w:rsidP="008E12BC">
      <w:pPr>
        <w:pStyle w:val="ListParagraph"/>
        <w:numPr>
          <w:ilvl w:val="0"/>
          <w:numId w:val="153"/>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225D3180" w14:textId="77777777" w:rsidR="0070309D" w:rsidRPr="0070309D" w:rsidRDefault="0070309D" w:rsidP="008E12BC">
      <w:pPr>
        <w:pStyle w:val="ListParagraph"/>
        <w:numPr>
          <w:ilvl w:val="0"/>
          <w:numId w:val="153"/>
        </w:numPr>
        <w:overflowPunct/>
        <w:autoSpaceDE/>
        <w:autoSpaceDN/>
        <w:adjustRightInd/>
        <w:spacing w:before="120"/>
        <w:ind w:left="2160"/>
        <w:contextualSpacing w:val="0"/>
        <w:jc w:val="both"/>
        <w:rPr>
          <w:szCs w:val="24"/>
        </w:rPr>
      </w:pPr>
      <w:r w:rsidRPr="0070309D">
        <w:rPr>
          <w:szCs w:val="24"/>
        </w:rPr>
        <w:t>The need for these projects.</w:t>
      </w:r>
    </w:p>
    <w:p w14:paraId="6C40C7C6" w14:textId="77777777" w:rsidR="0070309D" w:rsidRPr="0070309D" w:rsidRDefault="0070309D" w:rsidP="008E12BC">
      <w:pPr>
        <w:pStyle w:val="ListParagraph"/>
        <w:numPr>
          <w:ilvl w:val="0"/>
          <w:numId w:val="153"/>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C3CF3B0" w14:textId="77777777" w:rsidR="0070309D" w:rsidRPr="0070309D" w:rsidRDefault="0070309D" w:rsidP="008E12BC">
      <w:pPr>
        <w:pStyle w:val="ListParagraph"/>
        <w:numPr>
          <w:ilvl w:val="0"/>
          <w:numId w:val="153"/>
        </w:numPr>
        <w:overflowPunct/>
        <w:autoSpaceDE/>
        <w:autoSpaceDN/>
        <w:adjustRightInd/>
        <w:spacing w:before="120"/>
        <w:ind w:left="2160"/>
        <w:contextualSpacing w:val="0"/>
        <w:jc w:val="both"/>
        <w:rPr>
          <w:szCs w:val="24"/>
        </w:rPr>
      </w:pPr>
      <w:r w:rsidRPr="0070309D">
        <w:rPr>
          <w:szCs w:val="24"/>
        </w:rPr>
        <w:t>The initial budget for these projects.</w:t>
      </w:r>
    </w:p>
    <w:p w14:paraId="195D6B0D" w14:textId="42FD15A2" w:rsidR="0070309D" w:rsidRPr="0070309D" w:rsidRDefault="0070309D" w:rsidP="008E12BC">
      <w:pPr>
        <w:pStyle w:val="ListParagraph"/>
        <w:numPr>
          <w:ilvl w:val="0"/>
          <w:numId w:val="153"/>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2FE08978"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“PE200047 SOUTH CHANNEL - UPGRADE LINE RELAYING”, “PE200048 PAIR - UPGRADE LINE RELAYING / INSTALL FIBER”, and “PE200049 AIRPRO - UPGRADE LINE RELAYING.” Please provide the following information regarding these projects:</w:t>
      </w:r>
    </w:p>
    <w:p w14:paraId="54069FD4" w14:textId="77777777" w:rsidR="0070309D" w:rsidRPr="0070309D" w:rsidRDefault="0070309D" w:rsidP="008E12BC">
      <w:pPr>
        <w:pStyle w:val="ListParagraph"/>
        <w:numPr>
          <w:ilvl w:val="0"/>
          <w:numId w:val="154"/>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D2E5CB0" w14:textId="77777777" w:rsidR="0070309D" w:rsidRPr="0070309D" w:rsidRDefault="0070309D" w:rsidP="008E12BC">
      <w:pPr>
        <w:pStyle w:val="ListParagraph"/>
        <w:numPr>
          <w:ilvl w:val="0"/>
          <w:numId w:val="154"/>
        </w:numPr>
        <w:overflowPunct/>
        <w:autoSpaceDE/>
        <w:autoSpaceDN/>
        <w:adjustRightInd/>
        <w:spacing w:before="120"/>
        <w:ind w:left="2160"/>
        <w:contextualSpacing w:val="0"/>
        <w:jc w:val="both"/>
        <w:rPr>
          <w:szCs w:val="24"/>
        </w:rPr>
      </w:pPr>
      <w:r w:rsidRPr="0070309D">
        <w:rPr>
          <w:szCs w:val="24"/>
        </w:rPr>
        <w:t>The need for these projects.</w:t>
      </w:r>
    </w:p>
    <w:p w14:paraId="16A68928" w14:textId="77777777" w:rsidR="0070309D" w:rsidRPr="0070309D" w:rsidRDefault="0070309D" w:rsidP="008E12BC">
      <w:pPr>
        <w:pStyle w:val="ListParagraph"/>
        <w:numPr>
          <w:ilvl w:val="0"/>
          <w:numId w:val="154"/>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0DE8865F" w14:textId="77777777" w:rsidR="0070309D" w:rsidRPr="0070309D" w:rsidRDefault="0070309D" w:rsidP="008E12BC">
      <w:pPr>
        <w:pStyle w:val="ListParagraph"/>
        <w:numPr>
          <w:ilvl w:val="0"/>
          <w:numId w:val="154"/>
        </w:numPr>
        <w:overflowPunct/>
        <w:autoSpaceDE/>
        <w:autoSpaceDN/>
        <w:adjustRightInd/>
        <w:spacing w:before="120"/>
        <w:ind w:left="2160"/>
        <w:contextualSpacing w:val="0"/>
        <w:jc w:val="both"/>
        <w:rPr>
          <w:szCs w:val="24"/>
        </w:rPr>
      </w:pPr>
      <w:r w:rsidRPr="0070309D">
        <w:rPr>
          <w:szCs w:val="24"/>
        </w:rPr>
        <w:t>The initial budget for these projects.</w:t>
      </w:r>
    </w:p>
    <w:p w14:paraId="2C779EE3" w14:textId="0233ADEA" w:rsidR="0070309D" w:rsidRPr="0070309D" w:rsidRDefault="0070309D" w:rsidP="008E12BC">
      <w:pPr>
        <w:pStyle w:val="ListParagraph"/>
        <w:numPr>
          <w:ilvl w:val="0"/>
          <w:numId w:val="154"/>
        </w:numPr>
        <w:overflowPunct/>
        <w:autoSpaceDE/>
        <w:autoSpaceDN/>
        <w:adjustRightInd/>
        <w:spacing w:before="120"/>
        <w:ind w:left="2160"/>
        <w:contextualSpacing w:val="0"/>
        <w:jc w:val="both"/>
        <w:rPr>
          <w:szCs w:val="24"/>
        </w:rPr>
      </w:pPr>
      <w:r w:rsidRPr="0070309D">
        <w:rPr>
          <w:szCs w:val="24"/>
        </w:rPr>
        <w:lastRenderedPageBreak/>
        <w:t xml:space="preserve">Any issues that came up in constructing these projects and how </w:t>
      </w:r>
      <w:r w:rsidR="00FF194A" w:rsidRPr="0070309D">
        <w:rPr>
          <w:szCs w:val="24"/>
        </w:rPr>
        <w:t>CenterPoint</w:t>
      </w:r>
      <w:r w:rsidRPr="0070309D">
        <w:rPr>
          <w:szCs w:val="24"/>
        </w:rPr>
        <w:t xml:space="preserve"> Houston resolved them.</w:t>
      </w:r>
    </w:p>
    <w:p w14:paraId="0417430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“PE210055 BRITMOORE - INSTALL 3RD TRF AND (2) 12KV FEEDERS.” Please provide the following information regarding this project:</w:t>
      </w:r>
    </w:p>
    <w:p w14:paraId="0B735836" w14:textId="77777777" w:rsidR="0070309D" w:rsidRPr="0070309D" w:rsidRDefault="0070309D" w:rsidP="008E12BC">
      <w:pPr>
        <w:pStyle w:val="ListParagraph"/>
        <w:numPr>
          <w:ilvl w:val="0"/>
          <w:numId w:val="15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30BBBF9" w14:textId="77777777" w:rsidR="0070309D" w:rsidRPr="0070309D" w:rsidRDefault="0070309D" w:rsidP="008E12BC">
      <w:pPr>
        <w:pStyle w:val="ListParagraph"/>
        <w:numPr>
          <w:ilvl w:val="0"/>
          <w:numId w:val="155"/>
        </w:numPr>
        <w:overflowPunct/>
        <w:autoSpaceDE/>
        <w:autoSpaceDN/>
        <w:adjustRightInd/>
        <w:spacing w:before="120"/>
        <w:ind w:left="2160"/>
        <w:contextualSpacing w:val="0"/>
        <w:jc w:val="both"/>
        <w:rPr>
          <w:szCs w:val="24"/>
        </w:rPr>
      </w:pPr>
      <w:r w:rsidRPr="0070309D">
        <w:rPr>
          <w:szCs w:val="24"/>
        </w:rPr>
        <w:t>The need for this project.</w:t>
      </w:r>
    </w:p>
    <w:p w14:paraId="54372DAD" w14:textId="77777777" w:rsidR="0070309D" w:rsidRPr="0070309D" w:rsidRDefault="0070309D" w:rsidP="008E12BC">
      <w:pPr>
        <w:pStyle w:val="ListParagraph"/>
        <w:numPr>
          <w:ilvl w:val="0"/>
          <w:numId w:val="155"/>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3E0271A" w14:textId="77777777" w:rsidR="0070309D" w:rsidRPr="0070309D" w:rsidRDefault="0070309D" w:rsidP="008E12BC">
      <w:pPr>
        <w:pStyle w:val="ListParagraph"/>
        <w:numPr>
          <w:ilvl w:val="0"/>
          <w:numId w:val="155"/>
        </w:numPr>
        <w:overflowPunct/>
        <w:autoSpaceDE/>
        <w:autoSpaceDN/>
        <w:adjustRightInd/>
        <w:spacing w:before="120"/>
        <w:ind w:left="2160"/>
        <w:contextualSpacing w:val="0"/>
        <w:jc w:val="both"/>
        <w:rPr>
          <w:szCs w:val="24"/>
        </w:rPr>
      </w:pPr>
      <w:r w:rsidRPr="0070309D">
        <w:rPr>
          <w:szCs w:val="24"/>
        </w:rPr>
        <w:t>The initial budget for this project.</w:t>
      </w:r>
    </w:p>
    <w:p w14:paraId="294907CF" w14:textId="13A3971E" w:rsidR="0070309D" w:rsidRPr="0070309D" w:rsidRDefault="0070309D" w:rsidP="008E12BC">
      <w:pPr>
        <w:pStyle w:val="ListParagraph"/>
        <w:numPr>
          <w:ilvl w:val="0"/>
          <w:numId w:val="155"/>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71BD513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“PE190232 ZENITH - Area Auto TRF INCR. FAULT DUTY” and “PE180013 ZENITH - Install 3rd 345/138/23kV Auto TRF &amp; Increase Fault Duty.” Please provide the following information regarding these projects:</w:t>
      </w:r>
    </w:p>
    <w:p w14:paraId="06E25E1E" w14:textId="77777777" w:rsidR="0070309D" w:rsidRPr="0070309D" w:rsidRDefault="0070309D" w:rsidP="008E12BC">
      <w:pPr>
        <w:pStyle w:val="ListParagraph"/>
        <w:numPr>
          <w:ilvl w:val="0"/>
          <w:numId w:val="156"/>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54146FE" w14:textId="77777777" w:rsidR="0070309D" w:rsidRPr="0070309D" w:rsidRDefault="0070309D" w:rsidP="008E12BC">
      <w:pPr>
        <w:pStyle w:val="ListParagraph"/>
        <w:numPr>
          <w:ilvl w:val="0"/>
          <w:numId w:val="156"/>
        </w:numPr>
        <w:overflowPunct/>
        <w:autoSpaceDE/>
        <w:autoSpaceDN/>
        <w:adjustRightInd/>
        <w:spacing w:before="120"/>
        <w:ind w:left="2160"/>
        <w:contextualSpacing w:val="0"/>
        <w:jc w:val="both"/>
        <w:rPr>
          <w:szCs w:val="24"/>
        </w:rPr>
      </w:pPr>
      <w:r w:rsidRPr="0070309D">
        <w:rPr>
          <w:szCs w:val="24"/>
        </w:rPr>
        <w:t>The need for these projects.</w:t>
      </w:r>
    </w:p>
    <w:p w14:paraId="244D4A8D" w14:textId="77777777" w:rsidR="0070309D" w:rsidRPr="0070309D" w:rsidRDefault="0070309D" w:rsidP="008E12BC">
      <w:pPr>
        <w:pStyle w:val="ListParagraph"/>
        <w:numPr>
          <w:ilvl w:val="0"/>
          <w:numId w:val="156"/>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431D99D" w14:textId="77777777" w:rsidR="0070309D" w:rsidRPr="0070309D" w:rsidRDefault="0070309D" w:rsidP="008E12BC">
      <w:pPr>
        <w:pStyle w:val="ListParagraph"/>
        <w:numPr>
          <w:ilvl w:val="0"/>
          <w:numId w:val="156"/>
        </w:numPr>
        <w:overflowPunct/>
        <w:autoSpaceDE/>
        <w:autoSpaceDN/>
        <w:adjustRightInd/>
        <w:spacing w:before="120"/>
        <w:ind w:left="2160"/>
        <w:contextualSpacing w:val="0"/>
        <w:jc w:val="both"/>
        <w:rPr>
          <w:szCs w:val="24"/>
        </w:rPr>
      </w:pPr>
      <w:r w:rsidRPr="0070309D">
        <w:rPr>
          <w:szCs w:val="24"/>
        </w:rPr>
        <w:t>The initial budget for these projects.</w:t>
      </w:r>
    </w:p>
    <w:p w14:paraId="4776466F" w14:textId="5AB2AD87" w:rsidR="0070309D" w:rsidRPr="0070309D" w:rsidRDefault="0070309D" w:rsidP="008E12BC">
      <w:pPr>
        <w:pStyle w:val="ListParagraph"/>
        <w:numPr>
          <w:ilvl w:val="0"/>
          <w:numId w:val="156"/>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FF194A" w:rsidRPr="0070309D">
        <w:rPr>
          <w:szCs w:val="24"/>
        </w:rPr>
        <w:t>CenterPoint</w:t>
      </w:r>
      <w:r w:rsidRPr="0070309D">
        <w:rPr>
          <w:szCs w:val="24"/>
        </w:rPr>
        <w:t xml:space="preserve"> Houston resolved them.</w:t>
      </w:r>
    </w:p>
    <w:p w14:paraId="1F78E778"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“PE190063 PARKWAY - INSTALL 7TH &amp; 8TH 12KV FEEDERS (BP).” Please provide the following information regarding this project:</w:t>
      </w:r>
    </w:p>
    <w:p w14:paraId="7C54A395" w14:textId="77777777" w:rsidR="0070309D" w:rsidRPr="0070309D" w:rsidRDefault="0070309D" w:rsidP="008E12BC">
      <w:pPr>
        <w:pStyle w:val="ListParagraph"/>
        <w:numPr>
          <w:ilvl w:val="0"/>
          <w:numId w:val="15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61485C9" w14:textId="77777777" w:rsidR="0070309D" w:rsidRPr="0070309D" w:rsidRDefault="0070309D" w:rsidP="008E12BC">
      <w:pPr>
        <w:pStyle w:val="ListParagraph"/>
        <w:numPr>
          <w:ilvl w:val="0"/>
          <w:numId w:val="157"/>
        </w:numPr>
        <w:overflowPunct/>
        <w:autoSpaceDE/>
        <w:autoSpaceDN/>
        <w:adjustRightInd/>
        <w:spacing w:before="120"/>
        <w:ind w:left="2160"/>
        <w:contextualSpacing w:val="0"/>
        <w:jc w:val="both"/>
        <w:rPr>
          <w:szCs w:val="24"/>
        </w:rPr>
      </w:pPr>
      <w:r w:rsidRPr="0070309D">
        <w:rPr>
          <w:szCs w:val="24"/>
        </w:rPr>
        <w:t>The need for this project.</w:t>
      </w:r>
    </w:p>
    <w:p w14:paraId="6C5D5732" w14:textId="77777777" w:rsidR="0070309D" w:rsidRPr="0070309D" w:rsidRDefault="0070309D" w:rsidP="008E12BC">
      <w:pPr>
        <w:pStyle w:val="ListParagraph"/>
        <w:numPr>
          <w:ilvl w:val="0"/>
          <w:numId w:val="157"/>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53E6F793" w14:textId="77777777" w:rsidR="0070309D" w:rsidRPr="0070309D" w:rsidRDefault="0070309D" w:rsidP="008E12BC">
      <w:pPr>
        <w:pStyle w:val="ListParagraph"/>
        <w:numPr>
          <w:ilvl w:val="0"/>
          <w:numId w:val="157"/>
        </w:numPr>
        <w:overflowPunct/>
        <w:autoSpaceDE/>
        <w:autoSpaceDN/>
        <w:adjustRightInd/>
        <w:spacing w:before="120"/>
        <w:ind w:left="2160"/>
        <w:contextualSpacing w:val="0"/>
        <w:jc w:val="both"/>
        <w:rPr>
          <w:szCs w:val="24"/>
        </w:rPr>
      </w:pPr>
      <w:r w:rsidRPr="0070309D">
        <w:rPr>
          <w:szCs w:val="24"/>
        </w:rPr>
        <w:t>The initial budget for this project.</w:t>
      </w:r>
    </w:p>
    <w:p w14:paraId="5EB49725" w14:textId="13B80616" w:rsidR="0070309D" w:rsidRPr="0070309D" w:rsidRDefault="0070309D" w:rsidP="008E12BC">
      <w:pPr>
        <w:pStyle w:val="ListParagraph"/>
        <w:numPr>
          <w:ilvl w:val="0"/>
          <w:numId w:val="157"/>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511750FD"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“PE200095 WHARTON - INSTALL 7TH 12KV FEEDER (BP).” Please provide the following information regarding this project:</w:t>
      </w:r>
    </w:p>
    <w:p w14:paraId="068ADEFE" w14:textId="77777777" w:rsidR="0070309D" w:rsidRPr="0070309D" w:rsidRDefault="0070309D" w:rsidP="008E12BC">
      <w:pPr>
        <w:pStyle w:val="ListParagraph"/>
        <w:numPr>
          <w:ilvl w:val="0"/>
          <w:numId w:val="15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8996B07" w14:textId="77777777" w:rsidR="0070309D" w:rsidRPr="0070309D" w:rsidRDefault="0070309D" w:rsidP="008E12BC">
      <w:pPr>
        <w:pStyle w:val="ListParagraph"/>
        <w:numPr>
          <w:ilvl w:val="0"/>
          <w:numId w:val="158"/>
        </w:numPr>
        <w:overflowPunct/>
        <w:autoSpaceDE/>
        <w:autoSpaceDN/>
        <w:adjustRightInd/>
        <w:spacing w:before="120"/>
        <w:ind w:left="2160"/>
        <w:contextualSpacing w:val="0"/>
        <w:jc w:val="both"/>
        <w:rPr>
          <w:szCs w:val="24"/>
        </w:rPr>
      </w:pPr>
      <w:r w:rsidRPr="0070309D">
        <w:rPr>
          <w:szCs w:val="24"/>
        </w:rPr>
        <w:t>The need for this project.</w:t>
      </w:r>
    </w:p>
    <w:p w14:paraId="50AB9A39" w14:textId="77777777" w:rsidR="0070309D" w:rsidRPr="0070309D" w:rsidRDefault="0070309D" w:rsidP="008E12BC">
      <w:pPr>
        <w:pStyle w:val="ListParagraph"/>
        <w:numPr>
          <w:ilvl w:val="0"/>
          <w:numId w:val="158"/>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2485CC3" w14:textId="77777777" w:rsidR="0070309D" w:rsidRPr="0070309D" w:rsidRDefault="0070309D" w:rsidP="008E12BC">
      <w:pPr>
        <w:pStyle w:val="ListParagraph"/>
        <w:numPr>
          <w:ilvl w:val="0"/>
          <w:numId w:val="158"/>
        </w:numPr>
        <w:overflowPunct/>
        <w:autoSpaceDE/>
        <w:autoSpaceDN/>
        <w:adjustRightInd/>
        <w:spacing w:before="120"/>
        <w:ind w:left="2160"/>
        <w:contextualSpacing w:val="0"/>
        <w:jc w:val="both"/>
        <w:rPr>
          <w:szCs w:val="24"/>
        </w:rPr>
      </w:pPr>
      <w:r w:rsidRPr="0070309D">
        <w:rPr>
          <w:szCs w:val="24"/>
        </w:rPr>
        <w:lastRenderedPageBreak/>
        <w:t>The initial budget for this project.</w:t>
      </w:r>
    </w:p>
    <w:p w14:paraId="0D1B9FCD" w14:textId="15CE3F01" w:rsidR="0070309D" w:rsidRPr="0070309D" w:rsidRDefault="0070309D" w:rsidP="008E12BC">
      <w:pPr>
        <w:pStyle w:val="ListParagraph"/>
        <w:numPr>
          <w:ilvl w:val="0"/>
          <w:numId w:val="158"/>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77CE31B8"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“PE200097 HOLMES - INSTALL 11TH &amp; 12TH 12KV FEEDERS (AP).” Please provide the following information regarding this project:</w:t>
      </w:r>
    </w:p>
    <w:p w14:paraId="3C564D2A" w14:textId="77777777" w:rsidR="0070309D" w:rsidRPr="0070309D" w:rsidRDefault="0070309D" w:rsidP="008E12BC">
      <w:pPr>
        <w:pStyle w:val="ListParagraph"/>
        <w:numPr>
          <w:ilvl w:val="0"/>
          <w:numId w:val="15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5DB1EB2" w14:textId="77777777" w:rsidR="0070309D" w:rsidRPr="0070309D" w:rsidRDefault="0070309D" w:rsidP="008E12BC">
      <w:pPr>
        <w:pStyle w:val="ListParagraph"/>
        <w:numPr>
          <w:ilvl w:val="0"/>
          <w:numId w:val="159"/>
        </w:numPr>
        <w:overflowPunct/>
        <w:autoSpaceDE/>
        <w:autoSpaceDN/>
        <w:adjustRightInd/>
        <w:spacing w:before="120"/>
        <w:ind w:left="2160"/>
        <w:contextualSpacing w:val="0"/>
        <w:jc w:val="both"/>
        <w:rPr>
          <w:szCs w:val="24"/>
        </w:rPr>
      </w:pPr>
      <w:r w:rsidRPr="0070309D">
        <w:rPr>
          <w:szCs w:val="24"/>
        </w:rPr>
        <w:t>The need for this project.</w:t>
      </w:r>
    </w:p>
    <w:p w14:paraId="523575B8" w14:textId="77777777" w:rsidR="0070309D" w:rsidRPr="0070309D" w:rsidRDefault="0070309D" w:rsidP="008E12BC">
      <w:pPr>
        <w:pStyle w:val="ListParagraph"/>
        <w:numPr>
          <w:ilvl w:val="0"/>
          <w:numId w:val="159"/>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7F1F2A0" w14:textId="77777777" w:rsidR="0070309D" w:rsidRPr="0070309D" w:rsidRDefault="0070309D" w:rsidP="008E12BC">
      <w:pPr>
        <w:pStyle w:val="ListParagraph"/>
        <w:numPr>
          <w:ilvl w:val="0"/>
          <w:numId w:val="159"/>
        </w:numPr>
        <w:overflowPunct/>
        <w:autoSpaceDE/>
        <w:autoSpaceDN/>
        <w:adjustRightInd/>
        <w:spacing w:before="120"/>
        <w:ind w:left="2160"/>
        <w:contextualSpacing w:val="0"/>
        <w:jc w:val="both"/>
        <w:rPr>
          <w:szCs w:val="24"/>
        </w:rPr>
      </w:pPr>
      <w:r w:rsidRPr="0070309D">
        <w:rPr>
          <w:szCs w:val="24"/>
        </w:rPr>
        <w:t>The initial budget for this project.</w:t>
      </w:r>
    </w:p>
    <w:p w14:paraId="47F5DBB6" w14:textId="2453C801" w:rsidR="0070309D" w:rsidRPr="0070309D" w:rsidRDefault="0070309D" w:rsidP="008E12BC">
      <w:pPr>
        <w:pStyle w:val="ListParagraph"/>
        <w:numPr>
          <w:ilvl w:val="0"/>
          <w:numId w:val="159"/>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3DFAAB0F"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“PE200090 TRINITY BAY - INSTALL 5TH 35KV FEEDER (BP).” Please provide the following information regarding this project:</w:t>
      </w:r>
    </w:p>
    <w:p w14:paraId="54814566" w14:textId="77777777" w:rsidR="0070309D" w:rsidRPr="0070309D" w:rsidRDefault="0070309D" w:rsidP="008E12BC">
      <w:pPr>
        <w:pStyle w:val="ListParagraph"/>
        <w:numPr>
          <w:ilvl w:val="0"/>
          <w:numId w:val="16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E5049EB" w14:textId="77777777" w:rsidR="0070309D" w:rsidRPr="0070309D" w:rsidRDefault="0070309D" w:rsidP="008E12BC">
      <w:pPr>
        <w:pStyle w:val="ListParagraph"/>
        <w:numPr>
          <w:ilvl w:val="0"/>
          <w:numId w:val="160"/>
        </w:numPr>
        <w:overflowPunct/>
        <w:autoSpaceDE/>
        <w:autoSpaceDN/>
        <w:adjustRightInd/>
        <w:spacing w:before="120"/>
        <w:ind w:left="2160"/>
        <w:contextualSpacing w:val="0"/>
        <w:jc w:val="both"/>
        <w:rPr>
          <w:szCs w:val="24"/>
        </w:rPr>
      </w:pPr>
      <w:r w:rsidRPr="0070309D">
        <w:rPr>
          <w:szCs w:val="24"/>
        </w:rPr>
        <w:t>The need for this project.</w:t>
      </w:r>
    </w:p>
    <w:p w14:paraId="6930C3D7" w14:textId="77777777" w:rsidR="0070309D" w:rsidRPr="0070309D" w:rsidRDefault="0070309D" w:rsidP="008E12BC">
      <w:pPr>
        <w:pStyle w:val="ListParagraph"/>
        <w:numPr>
          <w:ilvl w:val="0"/>
          <w:numId w:val="160"/>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0ED5F888" w14:textId="77777777" w:rsidR="0070309D" w:rsidRPr="0070309D" w:rsidRDefault="0070309D" w:rsidP="008E12BC">
      <w:pPr>
        <w:pStyle w:val="ListParagraph"/>
        <w:numPr>
          <w:ilvl w:val="0"/>
          <w:numId w:val="160"/>
        </w:numPr>
        <w:overflowPunct/>
        <w:autoSpaceDE/>
        <w:autoSpaceDN/>
        <w:adjustRightInd/>
        <w:spacing w:before="120"/>
        <w:ind w:left="2160"/>
        <w:contextualSpacing w:val="0"/>
        <w:jc w:val="both"/>
        <w:rPr>
          <w:szCs w:val="24"/>
        </w:rPr>
      </w:pPr>
      <w:r w:rsidRPr="0070309D">
        <w:rPr>
          <w:szCs w:val="24"/>
        </w:rPr>
        <w:t>The initial budget for this project.</w:t>
      </w:r>
    </w:p>
    <w:p w14:paraId="41AC42B0" w14:textId="3D2CA282" w:rsidR="0070309D" w:rsidRPr="0070309D" w:rsidRDefault="0070309D" w:rsidP="008E12BC">
      <w:pPr>
        <w:pStyle w:val="ListParagraph"/>
        <w:numPr>
          <w:ilvl w:val="0"/>
          <w:numId w:val="160"/>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0887262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“PE190050 BLODGETT - INSTALL 3RD TRF &amp; (3) 12KV FEEDERS (AP).” Please provide the following information regarding this project:</w:t>
      </w:r>
    </w:p>
    <w:p w14:paraId="43CF0281" w14:textId="77777777" w:rsidR="0070309D" w:rsidRPr="0070309D" w:rsidRDefault="0070309D" w:rsidP="008E12BC">
      <w:pPr>
        <w:pStyle w:val="ListParagraph"/>
        <w:numPr>
          <w:ilvl w:val="0"/>
          <w:numId w:val="16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79FD704" w14:textId="77777777" w:rsidR="0070309D" w:rsidRPr="0070309D" w:rsidRDefault="0070309D" w:rsidP="008E12BC">
      <w:pPr>
        <w:pStyle w:val="ListParagraph"/>
        <w:numPr>
          <w:ilvl w:val="0"/>
          <w:numId w:val="161"/>
        </w:numPr>
        <w:overflowPunct/>
        <w:autoSpaceDE/>
        <w:autoSpaceDN/>
        <w:adjustRightInd/>
        <w:spacing w:before="120"/>
        <w:ind w:left="2160"/>
        <w:contextualSpacing w:val="0"/>
        <w:jc w:val="both"/>
        <w:rPr>
          <w:szCs w:val="24"/>
        </w:rPr>
      </w:pPr>
      <w:r w:rsidRPr="0070309D">
        <w:rPr>
          <w:szCs w:val="24"/>
        </w:rPr>
        <w:t>The need for this project.</w:t>
      </w:r>
    </w:p>
    <w:p w14:paraId="4A08B195" w14:textId="77777777" w:rsidR="0070309D" w:rsidRPr="0070309D" w:rsidRDefault="0070309D" w:rsidP="008E12BC">
      <w:pPr>
        <w:pStyle w:val="ListParagraph"/>
        <w:numPr>
          <w:ilvl w:val="0"/>
          <w:numId w:val="161"/>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A918828" w14:textId="77777777" w:rsidR="0070309D" w:rsidRPr="0070309D" w:rsidRDefault="0070309D" w:rsidP="008E12BC">
      <w:pPr>
        <w:pStyle w:val="ListParagraph"/>
        <w:numPr>
          <w:ilvl w:val="0"/>
          <w:numId w:val="161"/>
        </w:numPr>
        <w:overflowPunct/>
        <w:autoSpaceDE/>
        <w:autoSpaceDN/>
        <w:adjustRightInd/>
        <w:spacing w:before="120"/>
        <w:ind w:left="2160"/>
        <w:contextualSpacing w:val="0"/>
        <w:jc w:val="both"/>
        <w:rPr>
          <w:szCs w:val="24"/>
        </w:rPr>
      </w:pPr>
      <w:r w:rsidRPr="0070309D">
        <w:rPr>
          <w:szCs w:val="24"/>
        </w:rPr>
        <w:t>The initial budget for this project.</w:t>
      </w:r>
    </w:p>
    <w:p w14:paraId="4C213701" w14:textId="74632E63" w:rsidR="0070309D" w:rsidRPr="0070309D" w:rsidRDefault="0070309D" w:rsidP="008E12BC">
      <w:pPr>
        <w:pStyle w:val="ListParagraph"/>
        <w:numPr>
          <w:ilvl w:val="0"/>
          <w:numId w:val="161"/>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3147FE5A"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“PE200074 PLAZA - INSTALL 3RD TRF AND (2) 35KV FEEDERS, EXTEND 138KV RING (AP).” Please provide the following information regarding this project:</w:t>
      </w:r>
    </w:p>
    <w:p w14:paraId="31F58622" w14:textId="77777777" w:rsidR="0070309D" w:rsidRPr="0070309D" w:rsidRDefault="0070309D" w:rsidP="008E12BC">
      <w:pPr>
        <w:pStyle w:val="ListParagraph"/>
        <w:numPr>
          <w:ilvl w:val="0"/>
          <w:numId w:val="16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3278C1C" w14:textId="77777777" w:rsidR="0070309D" w:rsidRPr="0070309D" w:rsidRDefault="0070309D" w:rsidP="008E12BC">
      <w:pPr>
        <w:pStyle w:val="ListParagraph"/>
        <w:numPr>
          <w:ilvl w:val="0"/>
          <w:numId w:val="162"/>
        </w:numPr>
        <w:overflowPunct/>
        <w:autoSpaceDE/>
        <w:autoSpaceDN/>
        <w:adjustRightInd/>
        <w:spacing w:before="120"/>
        <w:ind w:left="2160"/>
        <w:contextualSpacing w:val="0"/>
        <w:jc w:val="both"/>
        <w:rPr>
          <w:szCs w:val="24"/>
        </w:rPr>
      </w:pPr>
      <w:r w:rsidRPr="0070309D">
        <w:rPr>
          <w:szCs w:val="24"/>
        </w:rPr>
        <w:t>The need for this project.</w:t>
      </w:r>
    </w:p>
    <w:p w14:paraId="0F36EC23" w14:textId="77777777" w:rsidR="0070309D" w:rsidRPr="0070309D" w:rsidRDefault="0070309D" w:rsidP="008E12BC">
      <w:pPr>
        <w:pStyle w:val="ListParagraph"/>
        <w:numPr>
          <w:ilvl w:val="0"/>
          <w:numId w:val="162"/>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90DA5A6" w14:textId="77777777" w:rsidR="0070309D" w:rsidRPr="0070309D" w:rsidRDefault="0070309D" w:rsidP="008E12BC">
      <w:pPr>
        <w:pStyle w:val="ListParagraph"/>
        <w:numPr>
          <w:ilvl w:val="0"/>
          <w:numId w:val="162"/>
        </w:numPr>
        <w:overflowPunct/>
        <w:autoSpaceDE/>
        <w:autoSpaceDN/>
        <w:adjustRightInd/>
        <w:spacing w:before="120"/>
        <w:ind w:left="2160"/>
        <w:contextualSpacing w:val="0"/>
        <w:jc w:val="both"/>
        <w:rPr>
          <w:szCs w:val="24"/>
        </w:rPr>
      </w:pPr>
      <w:r w:rsidRPr="0070309D">
        <w:rPr>
          <w:szCs w:val="24"/>
        </w:rPr>
        <w:lastRenderedPageBreak/>
        <w:t>The initial budget for this project.</w:t>
      </w:r>
    </w:p>
    <w:p w14:paraId="2B98AE38" w14:textId="1BF79204" w:rsidR="0070309D" w:rsidRPr="0070309D" w:rsidRDefault="0070309D" w:rsidP="008E12BC">
      <w:pPr>
        <w:pStyle w:val="ListParagraph"/>
        <w:numPr>
          <w:ilvl w:val="0"/>
          <w:numId w:val="162"/>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FF194A" w:rsidRPr="0070309D">
        <w:rPr>
          <w:szCs w:val="24"/>
        </w:rPr>
        <w:t>CenterPoint</w:t>
      </w:r>
      <w:r w:rsidRPr="0070309D">
        <w:rPr>
          <w:szCs w:val="24"/>
        </w:rPr>
        <w:t xml:space="preserve"> Houston resolved them.</w:t>
      </w:r>
    </w:p>
    <w:p w14:paraId="1B6056D0" w14:textId="03A95549"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“PE200076 NEEDVILLE - INSTALL 5TH &amp; 6TH 12KV FEEDERS (BP).” Please provide the following information regarding this project:</w:t>
      </w:r>
    </w:p>
    <w:p w14:paraId="59EF3371" w14:textId="77777777" w:rsidR="0070309D" w:rsidRPr="0070309D" w:rsidRDefault="0070309D" w:rsidP="008E12BC">
      <w:pPr>
        <w:pStyle w:val="ListParagraph"/>
        <w:numPr>
          <w:ilvl w:val="0"/>
          <w:numId w:val="16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89553A3" w14:textId="77777777" w:rsidR="0070309D" w:rsidRPr="0070309D" w:rsidRDefault="0070309D" w:rsidP="008E12BC">
      <w:pPr>
        <w:pStyle w:val="ListParagraph"/>
        <w:numPr>
          <w:ilvl w:val="0"/>
          <w:numId w:val="163"/>
        </w:numPr>
        <w:overflowPunct/>
        <w:autoSpaceDE/>
        <w:autoSpaceDN/>
        <w:adjustRightInd/>
        <w:spacing w:before="120"/>
        <w:ind w:left="2160"/>
        <w:contextualSpacing w:val="0"/>
        <w:jc w:val="both"/>
        <w:rPr>
          <w:szCs w:val="24"/>
        </w:rPr>
      </w:pPr>
      <w:r w:rsidRPr="0070309D">
        <w:rPr>
          <w:szCs w:val="24"/>
        </w:rPr>
        <w:t>The need for this project.</w:t>
      </w:r>
    </w:p>
    <w:p w14:paraId="23B66909" w14:textId="77777777" w:rsidR="0070309D" w:rsidRPr="0070309D" w:rsidRDefault="0070309D" w:rsidP="008E12BC">
      <w:pPr>
        <w:pStyle w:val="ListParagraph"/>
        <w:numPr>
          <w:ilvl w:val="0"/>
          <w:numId w:val="163"/>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27E8496D" w14:textId="77777777" w:rsidR="0070309D" w:rsidRPr="0070309D" w:rsidRDefault="0070309D" w:rsidP="008E12BC">
      <w:pPr>
        <w:pStyle w:val="ListParagraph"/>
        <w:numPr>
          <w:ilvl w:val="0"/>
          <w:numId w:val="163"/>
        </w:numPr>
        <w:overflowPunct/>
        <w:autoSpaceDE/>
        <w:autoSpaceDN/>
        <w:adjustRightInd/>
        <w:spacing w:before="120"/>
        <w:ind w:left="2160"/>
        <w:contextualSpacing w:val="0"/>
        <w:jc w:val="both"/>
        <w:rPr>
          <w:szCs w:val="24"/>
        </w:rPr>
      </w:pPr>
      <w:r w:rsidRPr="0070309D">
        <w:rPr>
          <w:szCs w:val="24"/>
        </w:rPr>
        <w:t>The initial budget for this project.</w:t>
      </w:r>
    </w:p>
    <w:p w14:paraId="15559532" w14:textId="12397CFB" w:rsidR="0070309D" w:rsidRPr="0070309D" w:rsidRDefault="0070309D" w:rsidP="008E12BC">
      <w:pPr>
        <w:pStyle w:val="ListParagraph"/>
        <w:numPr>
          <w:ilvl w:val="0"/>
          <w:numId w:val="163"/>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0F49544B"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“PE200089 JORDAN - INSTALL 5TH &amp; 6TH 35KV FEEDERS (BP).” Please provide the following information regarding this project:</w:t>
      </w:r>
    </w:p>
    <w:p w14:paraId="0B336C69" w14:textId="77777777" w:rsidR="0070309D" w:rsidRPr="0070309D" w:rsidRDefault="0070309D" w:rsidP="008E12BC">
      <w:pPr>
        <w:pStyle w:val="ListParagraph"/>
        <w:numPr>
          <w:ilvl w:val="0"/>
          <w:numId w:val="16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ED29D3C" w14:textId="77777777" w:rsidR="0070309D" w:rsidRPr="0070309D" w:rsidRDefault="0070309D" w:rsidP="008E12BC">
      <w:pPr>
        <w:pStyle w:val="ListParagraph"/>
        <w:numPr>
          <w:ilvl w:val="0"/>
          <w:numId w:val="164"/>
        </w:numPr>
        <w:overflowPunct/>
        <w:autoSpaceDE/>
        <w:autoSpaceDN/>
        <w:adjustRightInd/>
        <w:spacing w:before="120"/>
        <w:ind w:left="2160"/>
        <w:contextualSpacing w:val="0"/>
        <w:jc w:val="both"/>
        <w:rPr>
          <w:szCs w:val="24"/>
        </w:rPr>
      </w:pPr>
      <w:r w:rsidRPr="0070309D">
        <w:rPr>
          <w:szCs w:val="24"/>
        </w:rPr>
        <w:t>The need for this project.</w:t>
      </w:r>
    </w:p>
    <w:p w14:paraId="00E6DD45" w14:textId="77777777" w:rsidR="0070309D" w:rsidRPr="0070309D" w:rsidRDefault="0070309D" w:rsidP="008E12BC">
      <w:pPr>
        <w:pStyle w:val="ListParagraph"/>
        <w:numPr>
          <w:ilvl w:val="0"/>
          <w:numId w:val="164"/>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33C344B5" w14:textId="77777777" w:rsidR="0070309D" w:rsidRPr="0070309D" w:rsidRDefault="0070309D" w:rsidP="008E12BC">
      <w:pPr>
        <w:pStyle w:val="ListParagraph"/>
        <w:numPr>
          <w:ilvl w:val="0"/>
          <w:numId w:val="164"/>
        </w:numPr>
        <w:overflowPunct/>
        <w:autoSpaceDE/>
        <w:autoSpaceDN/>
        <w:adjustRightInd/>
        <w:spacing w:before="120"/>
        <w:ind w:left="2160"/>
        <w:contextualSpacing w:val="0"/>
        <w:jc w:val="both"/>
        <w:rPr>
          <w:szCs w:val="24"/>
        </w:rPr>
      </w:pPr>
      <w:r w:rsidRPr="0070309D">
        <w:rPr>
          <w:szCs w:val="24"/>
        </w:rPr>
        <w:t>The initial budget for this project.</w:t>
      </w:r>
    </w:p>
    <w:p w14:paraId="652FA6C6" w14:textId="427C6A26" w:rsidR="0070309D" w:rsidRPr="0070309D" w:rsidRDefault="0070309D" w:rsidP="008E12BC">
      <w:pPr>
        <w:pStyle w:val="ListParagraph"/>
        <w:numPr>
          <w:ilvl w:val="0"/>
          <w:numId w:val="164"/>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701DE928"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“PE200103 HILLJE - CONVERT 345KV SWITCHYARD TO BKR AND A HALF (BP)”, “PE200109 STP - UPGRADE CARRIER ON HILLJE CIRCUITS”, and “PE200110 WAP - UPGRADE CARRIER ON HILLJE CIRCUITS.” Please provide the following information regarding these projects:</w:t>
      </w:r>
    </w:p>
    <w:p w14:paraId="4686A95A" w14:textId="77777777" w:rsidR="0070309D" w:rsidRPr="0070309D" w:rsidRDefault="0070309D" w:rsidP="008E12BC">
      <w:pPr>
        <w:pStyle w:val="ListParagraph"/>
        <w:numPr>
          <w:ilvl w:val="0"/>
          <w:numId w:val="165"/>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71BCB6C" w14:textId="77777777" w:rsidR="0070309D" w:rsidRPr="0070309D" w:rsidRDefault="0070309D" w:rsidP="008E12BC">
      <w:pPr>
        <w:pStyle w:val="ListParagraph"/>
        <w:numPr>
          <w:ilvl w:val="0"/>
          <w:numId w:val="165"/>
        </w:numPr>
        <w:overflowPunct/>
        <w:autoSpaceDE/>
        <w:autoSpaceDN/>
        <w:adjustRightInd/>
        <w:spacing w:before="120"/>
        <w:ind w:left="2160"/>
        <w:contextualSpacing w:val="0"/>
        <w:jc w:val="both"/>
        <w:rPr>
          <w:szCs w:val="24"/>
        </w:rPr>
      </w:pPr>
      <w:r w:rsidRPr="0070309D">
        <w:rPr>
          <w:szCs w:val="24"/>
        </w:rPr>
        <w:t>The need for these projects.</w:t>
      </w:r>
    </w:p>
    <w:p w14:paraId="4057AD06" w14:textId="77777777" w:rsidR="0070309D" w:rsidRPr="0070309D" w:rsidRDefault="0070309D" w:rsidP="008E12BC">
      <w:pPr>
        <w:pStyle w:val="ListParagraph"/>
        <w:numPr>
          <w:ilvl w:val="0"/>
          <w:numId w:val="165"/>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7E95A142" w14:textId="77777777" w:rsidR="0070309D" w:rsidRPr="0070309D" w:rsidRDefault="0070309D" w:rsidP="008E12BC">
      <w:pPr>
        <w:pStyle w:val="ListParagraph"/>
        <w:numPr>
          <w:ilvl w:val="0"/>
          <w:numId w:val="165"/>
        </w:numPr>
        <w:overflowPunct/>
        <w:autoSpaceDE/>
        <w:autoSpaceDN/>
        <w:adjustRightInd/>
        <w:spacing w:before="120"/>
        <w:ind w:left="2160"/>
        <w:contextualSpacing w:val="0"/>
        <w:jc w:val="both"/>
        <w:rPr>
          <w:szCs w:val="24"/>
        </w:rPr>
      </w:pPr>
      <w:r w:rsidRPr="0070309D">
        <w:rPr>
          <w:szCs w:val="24"/>
        </w:rPr>
        <w:t>The initial budget for these projects.</w:t>
      </w:r>
    </w:p>
    <w:p w14:paraId="4D585843" w14:textId="3A00F9CA" w:rsidR="0070309D" w:rsidRPr="0070309D" w:rsidRDefault="0070309D" w:rsidP="008E12BC">
      <w:pPr>
        <w:pStyle w:val="ListParagraph"/>
        <w:numPr>
          <w:ilvl w:val="0"/>
          <w:numId w:val="165"/>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B44E26" w:rsidRPr="0070309D">
        <w:rPr>
          <w:szCs w:val="24"/>
        </w:rPr>
        <w:t>CenterPoint</w:t>
      </w:r>
      <w:r w:rsidRPr="0070309D">
        <w:rPr>
          <w:szCs w:val="24"/>
        </w:rPr>
        <w:t xml:space="preserve"> Houston resolved them.</w:t>
      </w:r>
    </w:p>
    <w:p w14:paraId="513EE2C6"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“PE210057 GERTIE - ADD 10TH FEEDER.” Please provide the following information regarding this project:</w:t>
      </w:r>
    </w:p>
    <w:p w14:paraId="748E9700" w14:textId="77777777" w:rsidR="0070309D" w:rsidRPr="0070309D" w:rsidRDefault="0070309D" w:rsidP="008E12BC">
      <w:pPr>
        <w:pStyle w:val="ListParagraph"/>
        <w:numPr>
          <w:ilvl w:val="0"/>
          <w:numId w:val="166"/>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1D43C95F" w14:textId="77777777" w:rsidR="0070309D" w:rsidRPr="0070309D" w:rsidRDefault="0070309D" w:rsidP="008E12BC">
      <w:pPr>
        <w:pStyle w:val="ListParagraph"/>
        <w:numPr>
          <w:ilvl w:val="0"/>
          <w:numId w:val="166"/>
        </w:numPr>
        <w:overflowPunct/>
        <w:autoSpaceDE/>
        <w:autoSpaceDN/>
        <w:adjustRightInd/>
        <w:spacing w:before="120"/>
        <w:ind w:left="2160"/>
        <w:contextualSpacing w:val="0"/>
        <w:jc w:val="both"/>
        <w:rPr>
          <w:szCs w:val="24"/>
        </w:rPr>
      </w:pPr>
      <w:r w:rsidRPr="0070309D">
        <w:rPr>
          <w:szCs w:val="24"/>
        </w:rPr>
        <w:t>The need for this project.</w:t>
      </w:r>
    </w:p>
    <w:p w14:paraId="4C910A6B" w14:textId="77777777" w:rsidR="0070309D" w:rsidRPr="0070309D" w:rsidRDefault="0070309D" w:rsidP="008E12BC">
      <w:pPr>
        <w:pStyle w:val="ListParagraph"/>
        <w:numPr>
          <w:ilvl w:val="0"/>
          <w:numId w:val="166"/>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73497A98" w14:textId="77777777" w:rsidR="0070309D" w:rsidRPr="0070309D" w:rsidRDefault="0070309D" w:rsidP="008E12BC">
      <w:pPr>
        <w:pStyle w:val="ListParagraph"/>
        <w:numPr>
          <w:ilvl w:val="0"/>
          <w:numId w:val="166"/>
        </w:numPr>
        <w:overflowPunct/>
        <w:autoSpaceDE/>
        <w:autoSpaceDN/>
        <w:adjustRightInd/>
        <w:spacing w:before="120"/>
        <w:ind w:left="2160"/>
        <w:contextualSpacing w:val="0"/>
        <w:jc w:val="both"/>
        <w:rPr>
          <w:szCs w:val="24"/>
        </w:rPr>
      </w:pPr>
      <w:r w:rsidRPr="0070309D">
        <w:rPr>
          <w:szCs w:val="24"/>
        </w:rPr>
        <w:lastRenderedPageBreak/>
        <w:t>The initial budget for this project.</w:t>
      </w:r>
    </w:p>
    <w:p w14:paraId="64F0FD3F" w14:textId="527B86E2" w:rsidR="0070309D" w:rsidRPr="0070309D" w:rsidRDefault="0070309D" w:rsidP="008E12BC">
      <w:pPr>
        <w:pStyle w:val="ListParagraph"/>
        <w:numPr>
          <w:ilvl w:val="0"/>
          <w:numId w:val="166"/>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0C30469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“PE210062 SCENIC WOODS - INSTALL 35KV FACILITIES.” Please provide the following information regarding this project:</w:t>
      </w:r>
    </w:p>
    <w:p w14:paraId="331197A7" w14:textId="77777777" w:rsidR="0070309D" w:rsidRPr="0070309D" w:rsidRDefault="0070309D" w:rsidP="008E12BC">
      <w:pPr>
        <w:pStyle w:val="ListParagraph"/>
        <w:numPr>
          <w:ilvl w:val="0"/>
          <w:numId w:val="167"/>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4F3B85C" w14:textId="77777777" w:rsidR="0070309D" w:rsidRPr="0070309D" w:rsidRDefault="0070309D" w:rsidP="008E12BC">
      <w:pPr>
        <w:pStyle w:val="ListParagraph"/>
        <w:numPr>
          <w:ilvl w:val="0"/>
          <w:numId w:val="167"/>
        </w:numPr>
        <w:overflowPunct/>
        <w:autoSpaceDE/>
        <w:autoSpaceDN/>
        <w:adjustRightInd/>
        <w:spacing w:before="120"/>
        <w:ind w:left="2160"/>
        <w:contextualSpacing w:val="0"/>
        <w:jc w:val="both"/>
        <w:rPr>
          <w:szCs w:val="24"/>
        </w:rPr>
      </w:pPr>
      <w:r w:rsidRPr="0070309D">
        <w:rPr>
          <w:szCs w:val="24"/>
        </w:rPr>
        <w:t>The need for this project.</w:t>
      </w:r>
    </w:p>
    <w:p w14:paraId="54F48154" w14:textId="77777777" w:rsidR="0070309D" w:rsidRPr="0070309D" w:rsidRDefault="0070309D" w:rsidP="008E12BC">
      <w:pPr>
        <w:pStyle w:val="ListParagraph"/>
        <w:numPr>
          <w:ilvl w:val="0"/>
          <w:numId w:val="167"/>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3126089" w14:textId="77777777" w:rsidR="0070309D" w:rsidRPr="0070309D" w:rsidRDefault="0070309D" w:rsidP="008E12BC">
      <w:pPr>
        <w:pStyle w:val="ListParagraph"/>
        <w:numPr>
          <w:ilvl w:val="0"/>
          <w:numId w:val="167"/>
        </w:numPr>
        <w:overflowPunct/>
        <w:autoSpaceDE/>
        <w:autoSpaceDN/>
        <w:adjustRightInd/>
        <w:spacing w:before="120"/>
        <w:ind w:left="2160"/>
        <w:contextualSpacing w:val="0"/>
        <w:jc w:val="both"/>
        <w:rPr>
          <w:szCs w:val="24"/>
        </w:rPr>
      </w:pPr>
      <w:r w:rsidRPr="0070309D">
        <w:rPr>
          <w:szCs w:val="24"/>
        </w:rPr>
        <w:t>The initial budget for this project.</w:t>
      </w:r>
    </w:p>
    <w:p w14:paraId="330E4CA0" w14:textId="67F27766" w:rsidR="0070309D" w:rsidRPr="0070309D" w:rsidRDefault="0070309D" w:rsidP="008E12BC">
      <w:pPr>
        <w:pStyle w:val="ListParagraph"/>
        <w:numPr>
          <w:ilvl w:val="0"/>
          <w:numId w:val="167"/>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469E5C5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“PE210051 RED BLUFF - INSTALL 3RD TRF AND (2) 12KV FEEDERS.” Please provide the following information regarding this project:</w:t>
      </w:r>
    </w:p>
    <w:p w14:paraId="44490A49" w14:textId="77777777" w:rsidR="0070309D" w:rsidRPr="0070309D" w:rsidRDefault="0070309D" w:rsidP="008E12BC">
      <w:pPr>
        <w:pStyle w:val="ListParagraph"/>
        <w:numPr>
          <w:ilvl w:val="0"/>
          <w:numId w:val="168"/>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411C7174" w14:textId="77777777" w:rsidR="0070309D" w:rsidRPr="0070309D" w:rsidRDefault="0070309D" w:rsidP="008E12BC">
      <w:pPr>
        <w:pStyle w:val="ListParagraph"/>
        <w:numPr>
          <w:ilvl w:val="0"/>
          <w:numId w:val="168"/>
        </w:numPr>
        <w:overflowPunct/>
        <w:autoSpaceDE/>
        <w:autoSpaceDN/>
        <w:adjustRightInd/>
        <w:spacing w:before="120"/>
        <w:ind w:left="2160"/>
        <w:contextualSpacing w:val="0"/>
        <w:jc w:val="both"/>
        <w:rPr>
          <w:szCs w:val="24"/>
        </w:rPr>
      </w:pPr>
      <w:r w:rsidRPr="0070309D">
        <w:rPr>
          <w:szCs w:val="24"/>
        </w:rPr>
        <w:t>The need for this project.</w:t>
      </w:r>
    </w:p>
    <w:p w14:paraId="7B394E4C" w14:textId="77777777" w:rsidR="0070309D" w:rsidRPr="0070309D" w:rsidRDefault="0070309D" w:rsidP="008E12BC">
      <w:pPr>
        <w:pStyle w:val="ListParagraph"/>
        <w:numPr>
          <w:ilvl w:val="0"/>
          <w:numId w:val="168"/>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07DADAC" w14:textId="77777777" w:rsidR="0070309D" w:rsidRPr="0070309D" w:rsidRDefault="0070309D" w:rsidP="008E12BC">
      <w:pPr>
        <w:pStyle w:val="ListParagraph"/>
        <w:numPr>
          <w:ilvl w:val="0"/>
          <w:numId w:val="168"/>
        </w:numPr>
        <w:overflowPunct/>
        <w:autoSpaceDE/>
        <w:autoSpaceDN/>
        <w:adjustRightInd/>
        <w:spacing w:before="120"/>
        <w:ind w:left="2160"/>
        <w:contextualSpacing w:val="0"/>
        <w:jc w:val="both"/>
        <w:rPr>
          <w:szCs w:val="24"/>
        </w:rPr>
      </w:pPr>
      <w:r w:rsidRPr="0070309D">
        <w:rPr>
          <w:szCs w:val="24"/>
        </w:rPr>
        <w:t>The initial budget for this project.</w:t>
      </w:r>
    </w:p>
    <w:p w14:paraId="507C8742" w14:textId="5BDB6217" w:rsidR="0070309D" w:rsidRPr="0070309D" w:rsidRDefault="0070309D" w:rsidP="008E12BC">
      <w:pPr>
        <w:pStyle w:val="ListParagraph"/>
        <w:numPr>
          <w:ilvl w:val="0"/>
          <w:numId w:val="168"/>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545DDEC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“PE210056 CLODINE - INSTALL 4TH TRF AND (2) 12KV FEEDERS.” Please provide the following information regarding this project:</w:t>
      </w:r>
    </w:p>
    <w:p w14:paraId="303805B5" w14:textId="77777777" w:rsidR="0070309D" w:rsidRPr="0070309D" w:rsidRDefault="0070309D" w:rsidP="008E12BC">
      <w:pPr>
        <w:pStyle w:val="ListParagraph"/>
        <w:numPr>
          <w:ilvl w:val="0"/>
          <w:numId w:val="16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03FB7EF" w14:textId="77777777" w:rsidR="0070309D" w:rsidRPr="0070309D" w:rsidRDefault="0070309D" w:rsidP="008E12BC">
      <w:pPr>
        <w:pStyle w:val="ListParagraph"/>
        <w:numPr>
          <w:ilvl w:val="0"/>
          <w:numId w:val="169"/>
        </w:numPr>
        <w:overflowPunct/>
        <w:autoSpaceDE/>
        <w:autoSpaceDN/>
        <w:adjustRightInd/>
        <w:spacing w:before="120"/>
        <w:ind w:left="2160"/>
        <w:contextualSpacing w:val="0"/>
        <w:jc w:val="both"/>
        <w:rPr>
          <w:szCs w:val="24"/>
        </w:rPr>
      </w:pPr>
      <w:r w:rsidRPr="0070309D">
        <w:rPr>
          <w:szCs w:val="24"/>
        </w:rPr>
        <w:t>The need for this project.</w:t>
      </w:r>
    </w:p>
    <w:p w14:paraId="57803B17" w14:textId="77777777" w:rsidR="0070309D" w:rsidRPr="0070309D" w:rsidRDefault="0070309D" w:rsidP="008E12BC">
      <w:pPr>
        <w:pStyle w:val="ListParagraph"/>
        <w:numPr>
          <w:ilvl w:val="0"/>
          <w:numId w:val="169"/>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D67D784" w14:textId="77777777" w:rsidR="0070309D" w:rsidRPr="0070309D" w:rsidRDefault="0070309D" w:rsidP="008E12BC">
      <w:pPr>
        <w:pStyle w:val="ListParagraph"/>
        <w:numPr>
          <w:ilvl w:val="0"/>
          <w:numId w:val="169"/>
        </w:numPr>
        <w:overflowPunct/>
        <w:autoSpaceDE/>
        <w:autoSpaceDN/>
        <w:adjustRightInd/>
        <w:spacing w:before="120"/>
        <w:ind w:left="2160"/>
        <w:contextualSpacing w:val="0"/>
        <w:jc w:val="both"/>
        <w:rPr>
          <w:szCs w:val="24"/>
        </w:rPr>
      </w:pPr>
      <w:r w:rsidRPr="0070309D">
        <w:rPr>
          <w:szCs w:val="24"/>
        </w:rPr>
        <w:t>The initial budget for this project.</w:t>
      </w:r>
    </w:p>
    <w:p w14:paraId="43C3CDF3" w14:textId="0A4EE4A0" w:rsidR="0070309D" w:rsidRPr="0070309D" w:rsidRDefault="0070309D" w:rsidP="008E12BC">
      <w:pPr>
        <w:pStyle w:val="ListParagraph"/>
        <w:numPr>
          <w:ilvl w:val="0"/>
          <w:numId w:val="169"/>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49C0CBCD"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“PE200099 WHITE OAK - Install 15th 12kV Feeder (AP).” Please provide the following information regarding this project:</w:t>
      </w:r>
    </w:p>
    <w:p w14:paraId="0457603A" w14:textId="77777777" w:rsidR="0070309D" w:rsidRPr="0070309D" w:rsidRDefault="0070309D" w:rsidP="008E12BC">
      <w:pPr>
        <w:pStyle w:val="ListParagraph"/>
        <w:numPr>
          <w:ilvl w:val="0"/>
          <w:numId w:val="17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7134200" w14:textId="77777777" w:rsidR="0070309D" w:rsidRPr="0070309D" w:rsidRDefault="0070309D" w:rsidP="008E12BC">
      <w:pPr>
        <w:pStyle w:val="ListParagraph"/>
        <w:numPr>
          <w:ilvl w:val="0"/>
          <w:numId w:val="170"/>
        </w:numPr>
        <w:overflowPunct/>
        <w:autoSpaceDE/>
        <w:autoSpaceDN/>
        <w:adjustRightInd/>
        <w:spacing w:before="120"/>
        <w:ind w:left="2160"/>
        <w:contextualSpacing w:val="0"/>
        <w:jc w:val="both"/>
        <w:rPr>
          <w:szCs w:val="24"/>
        </w:rPr>
      </w:pPr>
      <w:r w:rsidRPr="0070309D">
        <w:rPr>
          <w:szCs w:val="24"/>
        </w:rPr>
        <w:t>The need for this project.</w:t>
      </w:r>
    </w:p>
    <w:p w14:paraId="28D7C4EE" w14:textId="77777777" w:rsidR="0070309D" w:rsidRPr="0070309D" w:rsidRDefault="0070309D" w:rsidP="008E12BC">
      <w:pPr>
        <w:pStyle w:val="ListParagraph"/>
        <w:numPr>
          <w:ilvl w:val="0"/>
          <w:numId w:val="170"/>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78AAAA83" w14:textId="77777777" w:rsidR="0070309D" w:rsidRPr="0070309D" w:rsidRDefault="0070309D" w:rsidP="008E12BC">
      <w:pPr>
        <w:pStyle w:val="ListParagraph"/>
        <w:numPr>
          <w:ilvl w:val="0"/>
          <w:numId w:val="170"/>
        </w:numPr>
        <w:overflowPunct/>
        <w:autoSpaceDE/>
        <w:autoSpaceDN/>
        <w:adjustRightInd/>
        <w:spacing w:before="120"/>
        <w:ind w:left="2160"/>
        <w:contextualSpacing w:val="0"/>
        <w:jc w:val="both"/>
        <w:rPr>
          <w:szCs w:val="24"/>
        </w:rPr>
      </w:pPr>
      <w:r w:rsidRPr="0070309D">
        <w:rPr>
          <w:szCs w:val="24"/>
        </w:rPr>
        <w:t>The initial budget for this project.</w:t>
      </w:r>
    </w:p>
    <w:p w14:paraId="465C4B71" w14:textId="0FA5808E" w:rsidR="0070309D" w:rsidRPr="0070309D" w:rsidRDefault="0070309D" w:rsidP="008E12BC">
      <w:pPr>
        <w:pStyle w:val="ListParagraph"/>
        <w:numPr>
          <w:ilvl w:val="0"/>
          <w:numId w:val="170"/>
        </w:numPr>
        <w:overflowPunct/>
        <w:autoSpaceDE/>
        <w:autoSpaceDN/>
        <w:adjustRightInd/>
        <w:spacing w:before="120"/>
        <w:ind w:left="2160"/>
        <w:contextualSpacing w:val="0"/>
        <w:jc w:val="both"/>
        <w:rPr>
          <w:szCs w:val="24"/>
        </w:rPr>
      </w:pPr>
      <w:r w:rsidRPr="0070309D">
        <w:rPr>
          <w:szCs w:val="24"/>
        </w:rPr>
        <w:lastRenderedPageBreak/>
        <w:t xml:space="preserve">Any issues that came up in constructing this project and how </w:t>
      </w:r>
      <w:r w:rsidR="00B44E26" w:rsidRPr="0070309D">
        <w:rPr>
          <w:szCs w:val="24"/>
        </w:rPr>
        <w:t>CenterPoint</w:t>
      </w:r>
      <w:r w:rsidRPr="0070309D">
        <w:rPr>
          <w:szCs w:val="24"/>
        </w:rPr>
        <w:t xml:space="preserve"> Houston resolved them.</w:t>
      </w:r>
    </w:p>
    <w:p w14:paraId="5DC6FE9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 named “PE210053 CLEAR LAKE - </w:t>
      </w:r>
      <w:proofErr w:type="spellStart"/>
      <w:r w:rsidRPr="0070309D">
        <w:rPr>
          <w:szCs w:val="24"/>
        </w:rPr>
        <w:t>Instl</w:t>
      </w:r>
      <w:proofErr w:type="spellEnd"/>
      <w:r w:rsidRPr="0070309D">
        <w:rPr>
          <w:szCs w:val="24"/>
        </w:rPr>
        <w:t xml:space="preserve"> 3rd TRF &amp; 2 12kV </w:t>
      </w:r>
      <w:proofErr w:type="spellStart"/>
      <w:r w:rsidRPr="0070309D">
        <w:rPr>
          <w:szCs w:val="24"/>
        </w:rPr>
        <w:t>Fdr</w:t>
      </w:r>
      <w:proofErr w:type="spellEnd"/>
      <w:r w:rsidRPr="0070309D">
        <w:rPr>
          <w:szCs w:val="24"/>
        </w:rPr>
        <w:t>.” Please provide the following information regarding this project:</w:t>
      </w:r>
    </w:p>
    <w:p w14:paraId="3622178A" w14:textId="77777777" w:rsidR="0070309D" w:rsidRPr="0070309D" w:rsidRDefault="0070309D" w:rsidP="008E12BC">
      <w:pPr>
        <w:pStyle w:val="ListParagraph"/>
        <w:numPr>
          <w:ilvl w:val="0"/>
          <w:numId w:val="17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4EDC872" w14:textId="77777777" w:rsidR="0070309D" w:rsidRPr="0070309D" w:rsidRDefault="0070309D" w:rsidP="008E12BC">
      <w:pPr>
        <w:pStyle w:val="ListParagraph"/>
        <w:numPr>
          <w:ilvl w:val="0"/>
          <w:numId w:val="171"/>
        </w:numPr>
        <w:overflowPunct/>
        <w:autoSpaceDE/>
        <w:autoSpaceDN/>
        <w:adjustRightInd/>
        <w:spacing w:before="120"/>
        <w:ind w:left="2160"/>
        <w:contextualSpacing w:val="0"/>
        <w:jc w:val="both"/>
        <w:rPr>
          <w:szCs w:val="24"/>
        </w:rPr>
      </w:pPr>
      <w:r w:rsidRPr="0070309D">
        <w:rPr>
          <w:szCs w:val="24"/>
        </w:rPr>
        <w:t>The need for this project.</w:t>
      </w:r>
    </w:p>
    <w:p w14:paraId="412FA9E9" w14:textId="77777777" w:rsidR="0070309D" w:rsidRPr="0070309D" w:rsidRDefault="0070309D" w:rsidP="008E12BC">
      <w:pPr>
        <w:pStyle w:val="ListParagraph"/>
        <w:numPr>
          <w:ilvl w:val="0"/>
          <w:numId w:val="171"/>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5C962A15" w14:textId="77777777" w:rsidR="0070309D" w:rsidRPr="0070309D" w:rsidRDefault="0070309D" w:rsidP="008E12BC">
      <w:pPr>
        <w:pStyle w:val="ListParagraph"/>
        <w:numPr>
          <w:ilvl w:val="0"/>
          <w:numId w:val="171"/>
        </w:numPr>
        <w:overflowPunct/>
        <w:autoSpaceDE/>
        <w:autoSpaceDN/>
        <w:adjustRightInd/>
        <w:spacing w:before="120"/>
        <w:ind w:left="2160"/>
        <w:contextualSpacing w:val="0"/>
        <w:jc w:val="both"/>
        <w:rPr>
          <w:szCs w:val="24"/>
        </w:rPr>
      </w:pPr>
      <w:r w:rsidRPr="0070309D">
        <w:rPr>
          <w:szCs w:val="24"/>
        </w:rPr>
        <w:t>The initial budget for this project.</w:t>
      </w:r>
    </w:p>
    <w:p w14:paraId="07D94AB0" w14:textId="7B823651" w:rsidR="0070309D" w:rsidRPr="0070309D" w:rsidRDefault="0070309D" w:rsidP="008E12BC">
      <w:pPr>
        <w:pStyle w:val="ListParagraph"/>
        <w:numPr>
          <w:ilvl w:val="0"/>
          <w:numId w:val="171"/>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3612FA5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 named “PE200073 ALMEDA - Install 3rd </w:t>
      </w:r>
      <w:proofErr w:type="spellStart"/>
      <w:r w:rsidRPr="0070309D">
        <w:rPr>
          <w:szCs w:val="24"/>
        </w:rPr>
        <w:t>trf</w:t>
      </w:r>
      <w:proofErr w:type="spellEnd"/>
      <w:r w:rsidRPr="0070309D">
        <w:rPr>
          <w:szCs w:val="24"/>
        </w:rPr>
        <w:t xml:space="preserve"> &amp; 3-12kv </w:t>
      </w:r>
      <w:proofErr w:type="spellStart"/>
      <w:r w:rsidRPr="0070309D">
        <w:rPr>
          <w:szCs w:val="24"/>
        </w:rPr>
        <w:t>fdrs</w:t>
      </w:r>
      <w:proofErr w:type="spellEnd"/>
      <w:r w:rsidRPr="0070309D">
        <w:rPr>
          <w:szCs w:val="24"/>
        </w:rPr>
        <w:t>.” Please provide the following information regarding this project:</w:t>
      </w:r>
    </w:p>
    <w:p w14:paraId="111B6CA6" w14:textId="77777777" w:rsidR="0070309D" w:rsidRPr="0070309D" w:rsidRDefault="0070309D" w:rsidP="008E12BC">
      <w:pPr>
        <w:pStyle w:val="ListParagraph"/>
        <w:numPr>
          <w:ilvl w:val="0"/>
          <w:numId w:val="17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423CBE2" w14:textId="77777777" w:rsidR="0070309D" w:rsidRPr="0070309D" w:rsidRDefault="0070309D" w:rsidP="008E12BC">
      <w:pPr>
        <w:pStyle w:val="ListParagraph"/>
        <w:numPr>
          <w:ilvl w:val="0"/>
          <w:numId w:val="172"/>
        </w:numPr>
        <w:overflowPunct/>
        <w:autoSpaceDE/>
        <w:autoSpaceDN/>
        <w:adjustRightInd/>
        <w:spacing w:before="120"/>
        <w:ind w:left="2160"/>
        <w:contextualSpacing w:val="0"/>
        <w:jc w:val="both"/>
        <w:rPr>
          <w:szCs w:val="24"/>
        </w:rPr>
      </w:pPr>
      <w:r w:rsidRPr="0070309D">
        <w:rPr>
          <w:szCs w:val="24"/>
        </w:rPr>
        <w:t>The need for this project.</w:t>
      </w:r>
    </w:p>
    <w:p w14:paraId="4C51840D" w14:textId="77777777" w:rsidR="0070309D" w:rsidRPr="0070309D" w:rsidRDefault="0070309D" w:rsidP="008E12BC">
      <w:pPr>
        <w:pStyle w:val="ListParagraph"/>
        <w:numPr>
          <w:ilvl w:val="0"/>
          <w:numId w:val="172"/>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6E43D697" w14:textId="77777777" w:rsidR="0070309D" w:rsidRPr="0070309D" w:rsidRDefault="0070309D" w:rsidP="008E12BC">
      <w:pPr>
        <w:pStyle w:val="ListParagraph"/>
        <w:numPr>
          <w:ilvl w:val="0"/>
          <w:numId w:val="172"/>
        </w:numPr>
        <w:overflowPunct/>
        <w:autoSpaceDE/>
        <w:autoSpaceDN/>
        <w:adjustRightInd/>
        <w:spacing w:before="120"/>
        <w:ind w:left="2160"/>
        <w:contextualSpacing w:val="0"/>
        <w:jc w:val="both"/>
        <w:rPr>
          <w:szCs w:val="24"/>
        </w:rPr>
      </w:pPr>
      <w:r w:rsidRPr="0070309D">
        <w:rPr>
          <w:szCs w:val="24"/>
        </w:rPr>
        <w:t>The initial budget for this project.</w:t>
      </w:r>
    </w:p>
    <w:p w14:paraId="3B8C3FF7" w14:textId="4D6AB0C5" w:rsidR="0070309D" w:rsidRPr="0070309D" w:rsidRDefault="0070309D" w:rsidP="008E12BC">
      <w:pPr>
        <w:pStyle w:val="ListParagraph"/>
        <w:numPr>
          <w:ilvl w:val="0"/>
          <w:numId w:val="172"/>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0E7EA9CB"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“PE190045 Northside - INSTL 3rd TRF &amp; 2-12KV FDRS.” Please provide the following information regarding this project:</w:t>
      </w:r>
    </w:p>
    <w:p w14:paraId="2C449A07" w14:textId="77777777" w:rsidR="0070309D" w:rsidRPr="0070309D" w:rsidRDefault="0070309D" w:rsidP="008E12BC">
      <w:pPr>
        <w:pStyle w:val="ListParagraph"/>
        <w:numPr>
          <w:ilvl w:val="0"/>
          <w:numId w:val="17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ED5CABE" w14:textId="77777777" w:rsidR="0070309D" w:rsidRPr="0070309D" w:rsidRDefault="0070309D" w:rsidP="008E12BC">
      <w:pPr>
        <w:pStyle w:val="ListParagraph"/>
        <w:numPr>
          <w:ilvl w:val="0"/>
          <w:numId w:val="173"/>
        </w:numPr>
        <w:overflowPunct/>
        <w:autoSpaceDE/>
        <w:autoSpaceDN/>
        <w:adjustRightInd/>
        <w:spacing w:before="120"/>
        <w:ind w:left="2160"/>
        <w:contextualSpacing w:val="0"/>
        <w:jc w:val="both"/>
        <w:rPr>
          <w:szCs w:val="24"/>
        </w:rPr>
      </w:pPr>
      <w:r w:rsidRPr="0070309D">
        <w:rPr>
          <w:szCs w:val="24"/>
        </w:rPr>
        <w:t>The need for this project.</w:t>
      </w:r>
    </w:p>
    <w:p w14:paraId="4ACFD0CF" w14:textId="77777777" w:rsidR="0070309D" w:rsidRPr="0070309D" w:rsidRDefault="0070309D" w:rsidP="008E12BC">
      <w:pPr>
        <w:pStyle w:val="ListParagraph"/>
        <w:numPr>
          <w:ilvl w:val="0"/>
          <w:numId w:val="173"/>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218A83B8" w14:textId="77777777" w:rsidR="0070309D" w:rsidRPr="0070309D" w:rsidRDefault="0070309D" w:rsidP="008E12BC">
      <w:pPr>
        <w:pStyle w:val="ListParagraph"/>
        <w:numPr>
          <w:ilvl w:val="0"/>
          <w:numId w:val="173"/>
        </w:numPr>
        <w:overflowPunct/>
        <w:autoSpaceDE/>
        <w:autoSpaceDN/>
        <w:adjustRightInd/>
        <w:spacing w:before="120"/>
        <w:ind w:left="2160"/>
        <w:contextualSpacing w:val="0"/>
        <w:jc w:val="both"/>
        <w:rPr>
          <w:szCs w:val="24"/>
        </w:rPr>
      </w:pPr>
      <w:r w:rsidRPr="0070309D">
        <w:rPr>
          <w:szCs w:val="24"/>
        </w:rPr>
        <w:t>The initial budget for this project.</w:t>
      </w:r>
    </w:p>
    <w:p w14:paraId="59EC009C" w14:textId="110C4C69" w:rsidR="0070309D" w:rsidRPr="0070309D" w:rsidRDefault="0070309D" w:rsidP="008E12BC">
      <w:pPr>
        <w:pStyle w:val="ListParagraph"/>
        <w:numPr>
          <w:ilvl w:val="0"/>
          <w:numId w:val="173"/>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4DE0478C"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 named “PE190046 SPRINGWOOD - </w:t>
      </w:r>
      <w:proofErr w:type="spellStart"/>
      <w:r w:rsidRPr="0070309D">
        <w:rPr>
          <w:szCs w:val="24"/>
        </w:rPr>
        <w:t>Instl</w:t>
      </w:r>
      <w:proofErr w:type="spellEnd"/>
      <w:r w:rsidRPr="0070309D">
        <w:rPr>
          <w:szCs w:val="24"/>
        </w:rPr>
        <w:t xml:space="preserve"> 2 TRF's &amp; 6 </w:t>
      </w:r>
      <w:proofErr w:type="spellStart"/>
      <w:r w:rsidRPr="0070309D">
        <w:rPr>
          <w:szCs w:val="24"/>
        </w:rPr>
        <w:t>Fdrs</w:t>
      </w:r>
      <w:proofErr w:type="spellEnd"/>
      <w:r w:rsidRPr="0070309D">
        <w:rPr>
          <w:szCs w:val="24"/>
        </w:rPr>
        <w:t xml:space="preserve"> IFDN.” Please provide the following information regarding this project:</w:t>
      </w:r>
    </w:p>
    <w:p w14:paraId="3025AEC3" w14:textId="77777777" w:rsidR="0070309D" w:rsidRPr="0070309D" w:rsidRDefault="0070309D" w:rsidP="008E12BC">
      <w:pPr>
        <w:pStyle w:val="ListParagraph"/>
        <w:numPr>
          <w:ilvl w:val="0"/>
          <w:numId w:val="17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30AE2DB5" w14:textId="77777777" w:rsidR="0070309D" w:rsidRPr="0070309D" w:rsidRDefault="0070309D" w:rsidP="008E12BC">
      <w:pPr>
        <w:pStyle w:val="ListParagraph"/>
        <w:numPr>
          <w:ilvl w:val="0"/>
          <w:numId w:val="174"/>
        </w:numPr>
        <w:overflowPunct/>
        <w:autoSpaceDE/>
        <w:autoSpaceDN/>
        <w:adjustRightInd/>
        <w:spacing w:before="120"/>
        <w:ind w:left="2160"/>
        <w:contextualSpacing w:val="0"/>
        <w:jc w:val="both"/>
        <w:rPr>
          <w:szCs w:val="24"/>
        </w:rPr>
      </w:pPr>
      <w:r w:rsidRPr="0070309D">
        <w:rPr>
          <w:szCs w:val="24"/>
        </w:rPr>
        <w:t>The need for this project.</w:t>
      </w:r>
    </w:p>
    <w:p w14:paraId="251C3B71" w14:textId="77777777" w:rsidR="0070309D" w:rsidRPr="0070309D" w:rsidRDefault="0070309D" w:rsidP="008E12BC">
      <w:pPr>
        <w:pStyle w:val="ListParagraph"/>
        <w:numPr>
          <w:ilvl w:val="0"/>
          <w:numId w:val="174"/>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7212ADA" w14:textId="77777777" w:rsidR="0070309D" w:rsidRPr="0070309D" w:rsidRDefault="0070309D" w:rsidP="008E12BC">
      <w:pPr>
        <w:pStyle w:val="ListParagraph"/>
        <w:numPr>
          <w:ilvl w:val="0"/>
          <w:numId w:val="174"/>
        </w:numPr>
        <w:overflowPunct/>
        <w:autoSpaceDE/>
        <w:autoSpaceDN/>
        <w:adjustRightInd/>
        <w:spacing w:before="120"/>
        <w:ind w:left="2160"/>
        <w:contextualSpacing w:val="0"/>
        <w:jc w:val="both"/>
        <w:rPr>
          <w:szCs w:val="24"/>
        </w:rPr>
      </w:pPr>
      <w:r w:rsidRPr="0070309D">
        <w:rPr>
          <w:szCs w:val="24"/>
        </w:rPr>
        <w:t>The initial budget for this project.</w:t>
      </w:r>
    </w:p>
    <w:p w14:paraId="5E75CE00" w14:textId="1FDC1FA1" w:rsidR="0070309D" w:rsidRPr="0070309D" w:rsidRDefault="0070309D" w:rsidP="008E12BC">
      <w:pPr>
        <w:pStyle w:val="ListParagraph"/>
        <w:numPr>
          <w:ilvl w:val="0"/>
          <w:numId w:val="174"/>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B44E26" w:rsidRPr="0070309D">
        <w:rPr>
          <w:szCs w:val="24"/>
        </w:rPr>
        <w:t>CenterPoint</w:t>
      </w:r>
      <w:r w:rsidRPr="0070309D">
        <w:rPr>
          <w:szCs w:val="24"/>
        </w:rPr>
        <w:t xml:space="preserve"> Houston resolved them.</w:t>
      </w:r>
    </w:p>
    <w:p w14:paraId="686CC9E9"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lastRenderedPageBreak/>
        <w:t xml:space="preserve">Please refer to Schedule M-3.1 under the project named “PE150235 UNIVERSITY - Convert </w:t>
      </w:r>
      <w:proofErr w:type="spellStart"/>
      <w:r w:rsidRPr="0070309D">
        <w:rPr>
          <w:szCs w:val="24"/>
        </w:rPr>
        <w:t>Dist</w:t>
      </w:r>
      <w:proofErr w:type="spellEnd"/>
      <w:r w:rsidRPr="0070309D">
        <w:rPr>
          <w:szCs w:val="24"/>
        </w:rPr>
        <w:t xml:space="preserve"> 69KV to 138KV.” Please provide the following information regarding this project:</w:t>
      </w:r>
    </w:p>
    <w:p w14:paraId="308AEFC6" w14:textId="77777777" w:rsidR="0070309D" w:rsidRPr="0070309D" w:rsidRDefault="0070309D" w:rsidP="008E12BC">
      <w:pPr>
        <w:pStyle w:val="ListParagraph"/>
        <w:numPr>
          <w:ilvl w:val="0"/>
          <w:numId w:val="17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5D1D49A2" w14:textId="77777777" w:rsidR="0070309D" w:rsidRPr="0070309D" w:rsidRDefault="0070309D" w:rsidP="008E12BC">
      <w:pPr>
        <w:pStyle w:val="ListParagraph"/>
        <w:numPr>
          <w:ilvl w:val="0"/>
          <w:numId w:val="175"/>
        </w:numPr>
        <w:overflowPunct/>
        <w:autoSpaceDE/>
        <w:autoSpaceDN/>
        <w:adjustRightInd/>
        <w:spacing w:before="120"/>
        <w:ind w:left="2160"/>
        <w:contextualSpacing w:val="0"/>
        <w:jc w:val="both"/>
        <w:rPr>
          <w:szCs w:val="24"/>
        </w:rPr>
      </w:pPr>
      <w:r w:rsidRPr="0070309D">
        <w:rPr>
          <w:szCs w:val="24"/>
        </w:rPr>
        <w:t>The need for this project.</w:t>
      </w:r>
    </w:p>
    <w:p w14:paraId="479EA95D" w14:textId="77777777" w:rsidR="0070309D" w:rsidRPr="0070309D" w:rsidRDefault="0070309D" w:rsidP="008E12BC">
      <w:pPr>
        <w:pStyle w:val="ListParagraph"/>
        <w:numPr>
          <w:ilvl w:val="0"/>
          <w:numId w:val="175"/>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2CD422A3" w14:textId="77777777" w:rsidR="0070309D" w:rsidRPr="0070309D" w:rsidRDefault="0070309D" w:rsidP="008E12BC">
      <w:pPr>
        <w:pStyle w:val="ListParagraph"/>
        <w:numPr>
          <w:ilvl w:val="0"/>
          <w:numId w:val="175"/>
        </w:numPr>
        <w:overflowPunct/>
        <w:autoSpaceDE/>
        <w:autoSpaceDN/>
        <w:adjustRightInd/>
        <w:spacing w:before="120"/>
        <w:ind w:left="2160"/>
        <w:contextualSpacing w:val="0"/>
        <w:jc w:val="both"/>
        <w:rPr>
          <w:szCs w:val="24"/>
        </w:rPr>
      </w:pPr>
      <w:r w:rsidRPr="0070309D">
        <w:rPr>
          <w:szCs w:val="24"/>
        </w:rPr>
        <w:t>The initial budget for this project.</w:t>
      </w:r>
    </w:p>
    <w:p w14:paraId="6141967D" w14:textId="5AB621E7" w:rsidR="0070309D" w:rsidRPr="0070309D" w:rsidRDefault="0070309D" w:rsidP="008E12BC">
      <w:pPr>
        <w:pStyle w:val="ListParagraph"/>
        <w:numPr>
          <w:ilvl w:val="0"/>
          <w:numId w:val="175"/>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0E49F8" w:rsidRPr="0070309D">
        <w:rPr>
          <w:szCs w:val="24"/>
        </w:rPr>
        <w:t>CenterPoint</w:t>
      </w:r>
      <w:r w:rsidRPr="0070309D">
        <w:rPr>
          <w:szCs w:val="24"/>
        </w:rPr>
        <w:t xml:space="preserve"> Houston resolved them.</w:t>
      </w:r>
    </w:p>
    <w:p w14:paraId="2C3719FF"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“PE190003 JONES CREEK - Install 3rd 138kV 120mvar Cap Bank”, “PE180010 JONES CREEK - Install 2nd 138kV 160mvar Cap Bank”, “PE180032 VELASCO - Install 2nd 138kV 120MVAR CB”, and “PE190004 VELASCO - Install 3rd 138kV Cap.” Please provide the following information regarding these projects:</w:t>
      </w:r>
    </w:p>
    <w:p w14:paraId="58ED0448" w14:textId="77777777" w:rsidR="0070309D" w:rsidRPr="0070309D" w:rsidRDefault="0070309D" w:rsidP="008E12BC">
      <w:pPr>
        <w:pStyle w:val="ListParagraph"/>
        <w:numPr>
          <w:ilvl w:val="0"/>
          <w:numId w:val="176"/>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17CA2449" w14:textId="77777777" w:rsidR="0070309D" w:rsidRPr="0070309D" w:rsidRDefault="0070309D" w:rsidP="008E12BC">
      <w:pPr>
        <w:pStyle w:val="ListParagraph"/>
        <w:numPr>
          <w:ilvl w:val="0"/>
          <w:numId w:val="176"/>
        </w:numPr>
        <w:overflowPunct/>
        <w:autoSpaceDE/>
        <w:autoSpaceDN/>
        <w:adjustRightInd/>
        <w:spacing w:before="120"/>
        <w:ind w:left="2160"/>
        <w:contextualSpacing w:val="0"/>
        <w:jc w:val="both"/>
        <w:rPr>
          <w:szCs w:val="24"/>
        </w:rPr>
      </w:pPr>
      <w:r w:rsidRPr="0070309D">
        <w:rPr>
          <w:szCs w:val="24"/>
        </w:rPr>
        <w:t>The need for these projects.</w:t>
      </w:r>
    </w:p>
    <w:p w14:paraId="40DECE19" w14:textId="77777777" w:rsidR="0070309D" w:rsidRPr="0070309D" w:rsidRDefault="0070309D" w:rsidP="008E12BC">
      <w:pPr>
        <w:pStyle w:val="ListParagraph"/>
        <w:numPr>
          <w:ilvl w:val="0"/>
          <w:numId w:val="176"/>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3E957D28" w14:textId="77777777" w:rsidR="0070309D" w:rsidRPr="0070309D" w:rsidRDefault="0070309D" w:rsidP="008E12BC">
      <w:pPr>
        <w:pStyle w:val="ListParagraph"/>
        <w:numPr>
          <w:ilvl w:val="0"/>
          <w:numId w:val="176"/>
        </w:numPr>
        <w:overflowPunct/>
        <w:autoSpaceDE/>
        <w:autoSpaceDN/>
        <w:adjustRightInd/>
        <w:spacing w:before="120"/>
        <w:ind w:left="2160"/>
        <w:contextualSpacing w:val="0"/>
        <w:jc w:val="both"/>
        <w:rPr>
          <w:szCs w:val="24"/>
        </w:rPr>
      </w:pPr>
      <w:r w:rsidRPr="0070309D">
        <w:rPr>
          <w:szCs w:val="24"/>
        </w:rPr>
        <w:t>The initial budget for these projects.</w:t>
      </w:r>
    </w:p>
    <w:p w14:paraId="07EF4CD7" w14:textId="183F8086" w:rsidR="0070309D" w:rsidRPr="0070309D" w:rsidRDefault="0070309D" w:rsidP="008E12BC">
      <w:pPr>
        <w:pStyle w:val="ListParagraph"/>
        <w:numPr>
          <w:ilvl w:val="0"/>
          <w:numId w:val="176"/>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0E49F8" w:rsidRPr="0070309D">
        <w:rPr>
          <w:szCs w:val="24"/>
        </w:rPr>
        <w:t>CenterPoint</w:t>
      </w:r>
      <w:r w:rsidRPr="0070309D">
        <w:rPr>
          <w:szCs w:val="24"/>
        </w:rPr>
        <w:t xml:space="preserve"> Houston resolved them.</w:t>
      </w:r>
    </w:p>
    <w:p w14:paraId="02637767"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“PE190044 WEST GALVESTON - Inst. 1 12kV 5MVAR Reactor” and “PE190055 STEWART - Replace 10mvar reactor with 5mvar reactor.” Please provide the following information regarding these projects:</w:t>
      </w:r>
    </w:p>
    <w:p w14:paraId="3CE84CBC" w14:textId="77777777" w:rsidR="0070309D" w:rsidRPr="0070309D" w:rsidRDefault="0070309D" w:rsidP="008E12BC">
      <w:pPr>
        <w:pStyle w:val="ListParagraph"/>
        <w:numPr>
          <w:ilvl w:val="0"/>
          <w:numId w:val="177"/>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6D4A97B" w14:textId="77777777" w:rsidR="0070309D" w:rsidRPr="0070309D" w:rsidRDefault="0070309D" w:rsidP="008E12BC">
      <w:pPr>
        <w:pStyle w:val="ListParagraph"/>
        <w:numPr>
          <w:ilvl w:val="0"/>
          <w:numId w:val="177"/>
        </w:numPr>
        <w:overflowPunct/>
        <w:autoSpaceDE/>
        <w:autoSpaceDN/>
        <w:adjustRightInd/>
        <w:spacing w:before="120"/>
        <w:ind w:left="2160"/>
        <w:contextualSpacing w:val="0"/>
        <w:jc w:val="both"/>
        <w:rPr>
          <w:szCs w:val="24"/>
        </w:rPr>
      </w:pPr>
      <w:r w:rsidRPr="0070309D">
        <w:rPr>
          <w:szCs w:val="24"/>
        </w:rPr>
        <w:t>The need for these projects.</w:t>
      </w:r>
    </w:p>
    <w:p w14:paraId="1776B4B8" w14:textId="77777777" w:rsidR="0070309D" w:rsidRPr="0070309D" w:rsidRDefault="0070309D" w:rsidP="008E12BC">
      <w:pPr>
        <w:pStyle w:val="ListParagraph"/>
        <w:numPr>
          <w:ilvl w:val="0"/>
          <w:numId w:val="177"/>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3FFFB2F0" w14:textId="77777777" w:rsidR="0070309D" w:rsidRPr="0070309D" w:rsidRDefault="0070309D" w:rsidP="008E12BC">
      <w:pPr>
        <w:pStyle w:val="ListParagraph"/>
        <w:numPr>
          <w:ilvl w:val="0"/>
          <w:numId w:val="177"/>
        </w:numPr>
        <w:overflowPunct/>
        <w:autoSpaceDE/>
        <w:autoSpaceDN/>
        <w:adjustRightInd/>
        <w:spacing w:before="120"/>
        <w:ind w:left="2160"/>
        <w:contextualSpacing w:val="0"/>
        <w:jc w:val="both"/>
        <w:rPr>
          <w:szCs w:val="24"/>
        </w:rPr>
      </w:pPr>
      <w:r w:rsidRPr="0070309D">
        <w:rPr>
          <w:szCs w:val="24"/>
        </w:rPr>
        <w:t>The initial budget for these projects.</w:t>
      </w:r>
    </w:p>
    <w:p w14:paraId="4F806E96" w14:textId="573253D8" w:rsidR="0070309D" w:rsidRPr="0070309D" w:rsidRDefault="0070309D" w:rsidP="008E12BC">
      <w:pPr>
        <w:pStyle w:val="ListParagraph"/>
        <w:numPr>
          <w:ilvl w:val="0"/>
          <w:numId w:val="177"/>
        </w:numPr>
        <w:overflowPunct/>
        <w:autoSpaceDE/>
        <w:autoSpaceDN/>
        <w:adjustRightInd/>
        <w:spacing w:before="120"/>
        <w:ind w:left="2160"/>
        <w:contextualSpacing w:val="0"/>
        <w:jc w:val="both"/>
        <w:rPr>
          <w:szCs w:val="24"/>
        </w:rPr>
      </w:pPr>
      <w:r w:rsidRPr="0070309D">
        <w:rPr>
          <w:szCs w:val="24"/>
        </w:rPr>
        <w:t xml:space="preserve">Any issues that came up in constructing these projects and how </w:t>
      </w:r>
      <w:r w:rsidR="000E49F8" w:rsidRPr="0070309D">
        <w:rPr>
          <w:szCs w:val="24"/>
        </w:rPr>
        <w:t>CenterPoint</w:t>
      </w:r>
      <w:r w:rsidRPr="0070309D">
        <w:rPr>
          <w:szCs w:val="24"/>
        </w:rPr>
        <w:t xml:space="preserve"> Houston resolved them.</w:t>
      </w:r>
    </w:p>
    <w:p w14:paraId="0D1F62B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projects named “PE190135 HARRISBURG - </w:t>
      </w:r>
      <w:proofErr w:type="spellStart"/>
      <w:r w:rsidRPr="0070309D">
        <w:rPr>
          <w:szCs w:val="24"/>
        </w:rPr>
        <w:t>Remove&amp;Relocate</w:t>
      </w:r>
      <w:proofErr w:type="spellEnd"/>
      <w:r w:rsidRPr="0070309D">
        <w:rPr>
          <w:szCs w:val="24"/>
        </w:rPr>
        <w:t xml:space="preserve"> 12kV </w:t>
      </w:r>
      <w:proofErr w:type="spellStart"/>
      <w:r w:rsidRPr="0070309D">
        <w:rPr>
          <w:szCs w:val="24"/>
        </w:rPr>
        <w:t>CapBank</w:t>
      </w:r>
      <w:proofErr w:type="spellEnd"/>
      <w:r w:rsidRPr="0070309D">
        <w:rPr>
          <w:szCs w:val="24"/>
        </w:rPr>
        <w:t>” and “PE190136 HEIGHTS - Install 12kV Cap Bank at TRF #1.” Please provide the following information regarding these projects:</w:t>
      </w:r>
    </w:p>
    <w:p w14:paraId="0819A686" w14:textId="77777777" w:rsidR="0070309D" w:rsidRPr="0070309D" w:rsidRDefault="0070309D" w:rsidP="008E12BC">
      <w:pPr>
        <w:pStyle w:val="ListParagraph"/>
        <w:numPr>
          <w:ilvl w:val="0"/>
          <w:numId w:val="178"/>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5B161914" w14:textId="77777777" w:rsidR="0070309D" w:rsidRPr="0070309D" w:rsidRDefault="0070309D" w:rsidP="008E12BC">
      <w:pPr>
        <w:pStyle w:val="ListParagraph"/>
        <w:numPr>
          <w:ilvl w:val="0"/>
          <w:numId w:val="178"/>
        </w:numPr>
        <w:overflowPunct/>
        <w:autoSpaceDE/>
        <w:autoSpaceDN/>
        <w:adjustRightInd/>
        <w:spacing w:before="120"/>
        <w:ind w:left="2160"/>
        <w:contextualSpacing w:val="0"/>
        <w:jc w:val="both"/>
        <w:rPr>
          <w:szCs w:val="24"/>
        </w:rPr>
      </w:pPr>
      <w:r w:rsidRPr="0070309D">
        <w:rPr>
          <w:szCs w:val="24"/>
        </w:rPr>
        <w:t>The need for these projects.</w:t>
      </w:r>
    </w:p>
    <w:p w14:paraId="79CCE928" w14:textId="77777777" w:rsidR="0070309D" w:rsidRPr="0070309D" w:rsidRDefault="0070309D" w:rsidP="008E12BC">
      <w:pPr>
        <w:pStyle w:val="ListParagraph"/>
        <w:numPr>
          <w:ilvl w:val="0"/>
          <w:numId w:val="178"/>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45199C04" w14:textId="77777777" w:rsidR="0070309D" w:rsidRPr="0070309D" w:rsidRDefault="0070309D" w:rsidP="008E12BC">
      <w:pPr>
        <w:pStyle w:val="ListParagraph"/>
        <w:numPr>
          <w:ilvl w:val="0"/>
          <w:numId w:val="178"/>
        </w:numPr>
        <w:overflowPunct/>
        <w:autoSpaceDE/>
        <w:autoSpaceDN/>
        <w:adjustRightInd/>
        <w:spacing w:before="120"/>
        <w:ind w:left="2160"/>
        <w:contextualSpacing w:val="0"/>
        <w:jc w:val="both"/>
        <w:rPr>
          <w:szCs w:val="24"/>
        </w:rPr>
      </w:pPr>
      <w:r w:rsidRPr="0070309D">
        <w:rPr>
          <w:szCs w:val="24"/>
        </w:rPr>
        <w:t>The initial budget for these projects.</w:t>
      </w:r>
    </w:p>
    <w:p w14:paraId="0283224B" w14:textId="3C554339" w:rsidR="0070309D" w:rsidRPr="0070309D" w:rsidRDefault="0070309D" w:rsidP="008E12BC">
      <w:pPr>
        <w:pStyle w:val="ListParagraph"/>
        <w:numPr>
          <w:ilvl w:val="0"/>
          <w:numId w:val="178"/>
        </w:numPr>
        <w:overflowPunct/>
        <w:autoSpaceDE/>
        <w:autoSpaceDN/>
        <w:adjustRightInd/>
        <w:spacing w:before="120"/>
        <w:ind w:left="2160"/>
        <w:contextualSpacing w:val="0"/>
        <w:jc w:val="both"/>
        <w:rPr>
          <w:szCs w:val="24"/>
        </w:rPr>
      </w:pPr>
      <w:r w:rsidRPr="0070309D">
        <w:rPr>
          <w:szCs w:val="24"/>
        </w:rPr>
        <w:lastRenderedPageBreak/>
        <w:t xml:space="preserve">Any issues that came up in constructing these projects and how </w:t>
      </w:r>
      <w:r w:rsidR="000E49F8" w:rsidRPr="0070309D">
        <w:rPr>
          <w:szCs w:val="24"/>
        </w:rPr>
        <w:t>CenterPoint</w:t>
      </w:r>
      <w:r w:rsidRPr="0070309D">
        <w:rPr>
          <w:szCs w:val="24"/>
        </w:rPr>
        <w:t xml:space="preserve"> Houston resolved them.</w:t>
      </w:r>
    </w:p>
    <w:p w14:paraId="7BC74CBE"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 xml:space="preserve">Please refer to Schedule M-3.1 under the project named “PE200194 VILLAGE CREEK - </w:t>
      </w:r>
      <w:proofErr w:type="gramStart"/>
      <w:r w:rsidRPr="0070309D">
        <w:rPr>
          <w:szCs w:val="24"/>
        </w:rPr>
        <w:t>Install(</w:t>
      </w:r>
      <w:proofErr w:type="gramEnd"/>
      <w:r w:rsidRPr="0070309D">
        <w:rPr>
          <w:szCs w:val="24"/>
        </w:rPr>
        <w:t>2) 14.4 MVAR Cap.” Please provide the following information regarding this project:</w:t>
      </w:r>
    </w:p>
    <w:p w14:paraId="27D80964" w14:textId="77777777" w:rsidR="0070309D" w:rsidRPr="0070309D" w:rsidRDefault="0070309D" w:rsidP="008E12BC">
      <w:pPr>
        <w:pStyle w:val="ListParagraph"/>
        <w:numPr>
          <w:ilvl w:val="0"/>
          <w:numId w:val="179"/>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25ED0F2E" w14:textId="77777777" w:rsidR="0070309D" w:rsidRPr="0070309D" w:rsidRDefault="0070309D" w:rsidP="008E12BC">
      <w:pPr>
        <w:pStyle w:val="ListParagraph"/>
        <w:numPr>
          <w:ilvl w:val="0"/>
          <w:numId w:val="179"/>
        </w:numPr>
        <w:overflowPunct/>
        <w:autoSpaceDE/>
        <w:autoSpaceDN/>
        <w:adjustRightInd/>
        <w:spacing w:before="120"/>
        <w:ind w:left="2160"/>
        <w:contextualSpacing w:val="0"/>
        <w:jc w:val="both"/>
        <w:rPr>
          <w:szCs w:val="24"/>
        </w:rPr>
      </w:pPr>
      <w:r w:rsidRPr="0070309D">
        <w:rPr>
          <w:szCs w:val="24"/>
        </w:rPr>
        <w:t>The need for this project.</w:t>
      </w:r>
    </w:p>
    <w:p w14:paraId="126C26FD" w14:textId="77777777" w:rsidR="0070309D" w:rsidRPr="0070309D" w:rsidRDefault="0070309D" w:rsidP="008E12BC">
      <w:pPr>
        <w:pStyle w:val="ListParagraph"/>
        <w:numPr>
          <w:ilvl w:val="0"/>
          <w:numId w:val="179"/>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5A207221" w14:textId="77777777" w:rsidR="0070309D" w:rsidRPr="0070309D" w:rsidRDefault="0070309D" w:rsidP="008E12BC">
      <w:pPr>
        <w:pStyle w:val="ListParagraph"/>
        <w:numPr>
          <w:ilvl w:val="0"/>
          <w:numId w:val="179"/>
        </w:numPr>
        <w:overflowPunct/>
        <w:autoSpaceDE/>
        <w:autoSpaceDN/>
        <w:adjustRightInd/>
        <w:spacing w:before="120"/>
        <w:ind w:left="2160"/>
        <w:contextualSpacing w:val="0"/>
        <w:jc w:val="both"/>
        <w:rPr>
          <w:szCs w:val="24"/>
        </w:rPr>
      </w:pPr>
      <w:r w:rsidRPr="0070309D">
        <w:rPr>
          <w:szCs w:val="24"/>
        </w:rPr>
        <w:t>The initial budget for this project.</w:t>
      </w:r>
    </w:p>
    <w:p w14:paraId="29C73B00" w14:textId="2E00C404" w:rsidR="0070309D" w:rsidRPr="0070309D" w:rsidRDefault="0070309D" w:rsidP="008E12BC">
      <w:pPr>
        <w:pStyle w:val="ListParagraph"/>
        <w:numPr>
          <w:ilvl w:val="0"/>
          <w:numId w:val="179"/>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0E49F8" w:rsidRPr="0070309D">
        <w:rPr>
          <w:szCs w:val="24"/>
        </w:rPr>
        <w:t>CenterPoint</w:t>
      </w:r>
      <w:r w:rsidRPr="0070309D">
        <w:rPr>
          <w:szCs w:val="24"/>
        </w:rPr>
        <w:t xml:space="preserve"> Houston resolved them.</w:t>
      </w:r>
    </w:p>
    <w:p w14:paraId="5B2F2EC3"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“PE210019 CEDAR BAYOU PLANT - Install 138kV Series Reactor.” Please provide the following information regarding this project:</w:t>
      </w:r>
    </w:p>
    <w:p w14:paraId="3C21DEC9" w14:textId="77777777" w:rsidR="0070309D" w:rsidRPr="0070309D" w:rsidRDefault="0070309D" w:rsidP="008E12BC">
      <w:pPr>
        <w:pStyle w:val="ListParagraph"/>
        <w:numPr>
          <w:ilvl w:val="0"/>
          <w:numId w:val="180"/>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A6C86BA" w14:textId="77777777" w:rsidR="0070309D" w:rsidRPr="0070309D" w:rsidRDefault="0070309D" w:rsidP="008E12BC">
      <w:pPr>
        <w:pStyle w:val="ListParagraph"/>
        <w:numPr>
          <w:ilvl w:val="0"/>
          <w:numId w:val="180"/>
        </w:numPr>
        <w:overflowPunct/>
        <w:autoSpaceDE/>
        <w:autoSpaceDN/>
        <w:adjustRightInd/>
        <w:spacing w:before="120"/>
        <w:ind w:left="2160"/>
        <w:contextualSpacing w:val="0"/>
        <w:jc w:val="both"/>
        <w:rPr>
          <w:szCs w:val="24"/>
        </w:rPr>
      </w:pPr>
      <w:r w:rsidRPr="0070309D">
        <w:rPr>
          <w:szCs w:val="24"/>
        </w:rPr>
        <w:t>The need for this project.</w:t>
      </w:r>
    </w:p>
    <w:p w14:paraId="3079993D" w14:textId="77777777" w:rsidR="0070309D" w:rsidRPr="0070309D" w:rsidRDefault="0070309D" w:rsidP="008E12BC">
      <w:pPr>
        <w:pStyle w:val="ListParagraph"/>
        <w:numPr>
          <w:ilvl w:val="0"/>
          <w:numId w:val="180"/>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3F882D1" w14:textId="77777777" w:rsidR="0070309D" w:rsidRPr="0070309D" w:rsidRDefault="0070309D" w:rsidP="008E12BC">
      <w:pPr>
        <w:pStyle w:val="ListParagraph"/>
        <w:numPr>
          <w:ilvl w:val="0"/>
          <w:numId w:val="180"/>
        </w:numPr>
        <w:overflowPunct/>
        <w:autoSpaceDE/>
        <w:autoSpaceDN/>
        <w:adjustRightInd/>
        <w:spacing w:before="120"/>
        <w:ind w:left="2160"/>
        <w:contextualSpacing w:val="0"/>
        <w:jc w:val="both"/>
        <w:rPr>
          <w:szCs w:val="24"/>
        </w:rPr>
      </w:pPr>
      <w:r w:rsidRPr="0070309D">
        <w:rPr>
          <w:szCs w:val="24"/>
        </w:rPr>
        <w:t>The initial budget for this project.</w:t>
      </w:r>
    </w:p>
    <w:p w14:paraId="2FBF549C" w14:textId="6E6C8CEA" w:rsidR="0070309D" w:rsidRPr="0070309D" w:rsidRDefault="0070309D" w:rsidP="008E12BC">
      <w:pPr>
        <w:pStyle w:val="ListParagraph"/>
        <w:numPr>
          <w:ilvl w:val="0"/>
          <w:numId w:val="180"/>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0E49F8" w:rsidRPr="0070309D">
        <w:rPr>
          <w:szCs w:val="24"/>
        </w:rPr>
        <w:t>CenterPoint</w:t>
      </w:r>
      <w:r w:rsidRPr="0070309D">
        <w:rPr>
          <w:szCs w:val="24"/>
        </w:rPr>
        <w:t xml:space="preserve"> Houston resolved them.</w:t>
      </w:r>
    </w:p>
    <w:p w14:paraId="5A1D9F7D"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“PE220328 JONTE - INSTALL 138KV 20MVAR CAP BANK.” Please provide the following information regarding this project:</w:t>
      </w:r>
    </w:p>
    <w:p w14:paraId="3D7C6ECE" w14:textId="77777777" w:rsidR="0070309D" w:rsidRPr="0070309D" w:rsidRDefault="0070309D" w:rsidP="008E12BC">
      <w:pPr>
        <w:pStyle w:val="ListParagraph"/>
        <w:numPr>
          <w:ilvl w:val="0"/>
          <w:numId w:val="181"/>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9B399FE" w14:textId="77777777" w:rsidR="0070309D" w:rsidRPr="0070309D" w:rsidRDefault="0070309D" w:rsidP="008E12BC">
      <w:pPr>
        <w:pStyle w:val="ListParagraph"/>
        <w:numPr>
          <w:ilvl w:val="0"/>
          <w:numId w:val="181"/>
        </w:numPr>
        <w:overflowPunct/>
        <w:autoSpaceDE/>
        <w:autoSpaceDN/>
        <w:adjustRightInd/>
        <w:spacing w:before="120"/>
        <w:ind w:left="2160"/>
        <w:contextualSpacing w:val="0"/>
        <w:jc w:val="both"/>
        <w:rPr>
          <w:szCs w:val="24"/>
        </w:rPr>
      </w:pPr>
      <w:r w:rsidRPr="0070309D">
        <w:rPr>
          <w:szCs w:val="24"/>
        </w:rPr>
        <w:t>The need for this project.</w:t>
      </w:r>
    </w:p>
    <w:p w14:paraId="2A279837" w14:textId="77777777" w:rsidR="0070309D" w:rsidRPr="0070309D" w:rsidRDefault="0070309D" w:rsidP="008E12BC">
      <w:pPr>
        <w:pStyle w:val="ListParagraph"/>
        <w:numPr>
          <w:ilvl w:val="0"/>
          <w:numId w:val="181"/>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C0741E2" w14:textId="77777777" w:rsidR="0070309D" w:rsidRPr="0070309D" w:rsidRDefault="0070309D" w:rsidP="008E12BC">
      <w:pPr>
        <w:pStyle w:val="ListParagraph"/>
        <w:numPr>
          <w:ilvl w:val="0"/>
          <w:numId w:val="181"/>
        </w:numPr>
        <w:overflowPunct/>
        <w:autoSpaceDE/>
        <w:autoSpaceDN/>
        <w:adjustRightInd/>
        <w:spacing w:before="120"/>
        <w:ind w:left="2160"/>
        <w:contextualSpacing w:val="0"/>
        <w:jc w:val="both"/>
        <w:rPr>
          <w:szCs w:val="24"/>
        </w:rPr>
      </w:pPr>
      <w:r w:rsidRPr="0070309D">
        <w:rPr>
          <w:szCs w:val="24"/>
        </w:rPr>
        <w:t>The initial budget for this project.</w:t>
      </w:r>
    </w:p>
    <w:p w14:paraId="4D775504" w14:textId="5566E771" w:rsidR="0070309D" w:rsidRPr="0070309D" w:rsidRDefault="0070309D" w:rsidP="008E12BC">
      <w:pPr>
        <w:pStyle w:val="ListParagraph"/>
        <w:numPr>
          <w:ilvl w:val="0"/>
          <w:numId w:val="181"/>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8D2F3E" w:rsidRPr="0070309D">
        <w:rPr>
          <w:szCs w:val="24"/>
        </w:rPr>
        <w:t>CenterPoint</w:t>
      </w:r>
      <w:r w:rsidRPr="0070309D">
        <w:rPr>
          <w:szCs w:val="24"/>
        </w:rPr>
        <w:t xml:space="preserve"> Houston resolved them.</w:t>
      </w:r>
    </w:p>
    <w:p w14:paraId="76055317"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“PE220327 TANNER - INSTALL 3RD 100MVA TRANSFORMER &amp; 2-35KV FEEDERS PLUS 4 CKTS.” Please provide the following information regarding this project:</w:t>
      </w:r>
    </w:p>
    <w:p w14:paraId="455194FD" w14:textId="77777777" w:rsidR="0070309D" w:rsidRPr="0070309D" w:rsidRDefault="0070309D" w:rsidP="008E12BC">
      <w:pPr>
        <w:pStyle w:val="ListParagraph"/>
        <w:numPr>
          <w:ilvl w:val="0"/>
          <w:numId w:val="182"/>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5CD7CA8" w14:textId="77777777" w:rsidR="0070309D" w:rsidRPr="0070309D" w:rsidRDefault="0070309D" w:rsidP="008E12BC">
      <w:pPr>
        <w:pStyle w:val="ListParagraph"/>
        <w:numPr>
          <w:ilvl w:val="0"/>
          <w:numId w:val="182"/>
        </w:numPr>
        <w:overflowPunct/>
        <w:autoSpaceDE/>
        <w:autoSpaceDN/>
        <w:adjustRightInd/>
        <w:spacing w:before="120"/>
        <w:ind w:left="2160"/>
        <w:contextualSpacing w:val="0"/>
        <w:jc w:val="both"/>
        <w:rPr>
          <w:szCs w:val="24"/>
        </w:rPr>
      </w:pPr>
      <w:r w:rsidRPr="0070309D">
        <w:rPr>
          <w:szCs w:val="24"/>
        </w:rPr>
        <w:t>The need for this project.</w:t>
      </w:r>
    </w:p>
    <w:p w14:paraId="17343591" w14:textId="77777777" w:rsidR="0070309D" w:rsidRPr="0070309D" w:rsidRDefault="0070309D" w:rsidP="008E12BC">
      <w:pPr>
        <w:pStyle w:val="ListParagraph"/>
        <w:numPr>
          <w:ilvl w:val="0"/>
          <w:numId w:val="182"/>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48F7AACE" w14:textId="77777777" w:rsidR="0070309D" w:rsidRPr="0070309D" w:rsidRDefault="0070309D" w:rsidP="008E12BC">
      <w:pPr>
        <w:pStyle w:val="ListParagraph"/>
        <w:numPr>
          <w:ilvl w:val="0"/>
          <w:numId w:val="182"/>
        </w:numPr>
        <w:overflowPunct/>
        <w:autoSpaceDE/>
        <w:autoSpaceDN/>
        <w:adjustRightInd/>
        <w:spacing w:before="120"/>
        <w:ind w:left="2160"/>
        <w:contextualSpacing w:val="0"/>
        <w:jc w:val="both"/>
        <w:rPr>
          <w:szCs w:val="24"/>
        </w:rPr>
      </w:pPr>
      <w:r w:rsidRPr="0070309D">
        <w:rPr>
          <w:szCs w:val="24"/>
        </w:rPr>
        <w:t>The initial budget for this project.</w:t>
      </w:r>
    </w:p>
    <w:p w14:paraId="60608457" w14:textId="67C9AC65" w:rsidR="0070309D" w:rsidRPr="0070309D" w:rsidRDefault="0070309D" w:rsidP="008E12BC">
      <w:pPr>
        <w:pStyle w:val="ListParagraph"/>
        <w:numPr>
          <w:ilvl w:val="0"/>
          <w:numId w:val="182"/>
        </w:numPr>
        <w:overflowPunct/>
        <w:autoSpaceDE/>
        <w:autoSpaceDN/>
        <w:adjustRightInd/>
        <w:spacing w:before="120"/>
        <w:ind w:left="2160"/>
        <w:contextualSpacing w:val="0"/>
        <w:jc w:val="both"/>
        <w:rPr>
          <w:szCs w:val="24"/>
        </w:rPr>
      </w:pPr>
      <w:r w:rsidRPr="0070309D">
        <w:rPr>
          <w:szCs w:val="24"/>
        </w:rPr>
        <w:lastRenderedPageBreak/>
        <w:t xml:space="preserve">Any issues that came up in constructing this project and how </w:t>
      </w:r>
      <w:r w:rsidR="008D2F3E" w:rsidRPr="0070309D">
        <w:rPr>
          <w:szCs w:val="24"/>
        </w:rPr>
        <w:t>CenterPoint</w:t>
      </w:r>
      <w:r w:rsidRPr="0070309D">
        <w:rPr>
          <w:szCs w:val="24"/>
        </w:rPr>
        <w:t xml:space="preserve"> Houston resolved them.</w:t>
      </w:r>
    </w:p>
    <w:p w14:paraId="71C1DFD5"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“PE230044 FAIRBANKS - INSTALL 10TH 35KV FEEDER.” Please provide the following information regarding this project:</w:t>
      </w:r>
    </w:p>
    <w:p w14:paraId="35B4F39A" w14:textId="77777777" w:rsidR="0070309D" w:rsidRPr="0070309D" w:rsidRDefault="0070309D" w:rsidP="008E12BC">
      <w:pPr>
        <w:pStyle w:val="ListParagraph"/>
        <w:numPr>
          <w:ilvl w:val="0"/>
          <w:numId w:val="183"/>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79F23348" w14:textId="77777777" w:rsidR="0070309D" w:rsidRPr="0070309D" w:rsidRDefault="0070309D" w:rsidP="008E12BC">
      <w:pPr>
        <w:pStyle w:val="ListParagraph"/>
        <w:numPr>
          <w:ilvl w:val="0"/>
          <w:numId w:val="183"/>
        </w:numPr>
        <w:overflowPunct/>
        <w:autoSpaceDE/>
        <w:autoSpaceDN/>
        <w:adjustRightInd/>
        <w:spacing w:before="120"/>
        <w:ind w:left="2160"/>
        <w:contextualSpacing w:val="0"/>
        <w:jc w:val="both"/>
        <w:rPr>
          <w:szCs w:val="24"/>
        </w:rPr>
      </w:pPr>
      <w:r w:rsidRPr="0070309D">
        <w:rPr>
          <w:szCs w:val="24"/>
        </w:rPr>
        <w:t>The need for this project.</w:t>
      </w:r>
    </w:p>
    <w:p w14:paraId="5BA65747" w14:textId="77777777" w:rsidR="0070309D" w:rsidRPr="0070309D" w:rsidRDefault="0070309D" w:rsidP="008E12BC">
      <w:pPr>
        <w:pStyle w:val="ListParagraph"/>
        <w:numPr>
          <w:ilvl w:val="0"/>
          <w:numId w:val="183"/>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176F1E08" w14:textId="77777777" w:rsidR="0070309D" w:rsidRPr="0070309D" w:rsidRDefault="0070309D" w:rsidP="008E12BC">
      <w:pPr>
        <w:pStyle w:val="ListParagraph"/>
        <w:numPr>
          <w:ilvl w:val="0"/>
          <w:numId w:val="183"/>
        </w:numPr>
        <w:overflowPunct/>
        <w:autoSpaceDE/>
        <w:autoSpaceDN/>
        <w:adjustRightInd/>
        <w:spacing w:before="120"/>
        <w:ind w:left="2160"/>
        <w:contextualSpacing w:val="0"/>
        <w:jc w:val="both"/>
        <w:rPr>
          <w:szCs w:val="24"/>
        </w:rPr>
      </w:pPr>
      <w:r w:rsidRPr="0070309D">
        <w:rPr>
          <w:szCs w:val="24"/>
        </w:rPr>
        <w:t>The initial budget for this project.</w:t>
      </w:r>
    </w:p>
    <w:p w14:paraId="1CDFC737" w14:textId="3EE7906F" w:rsidR="0070309D" w:rsidRPr="0070309D" w:rsidRDefault="0070309D" w:rsidP="008E12BC">
      <w:pPr>
        <w:pStyle w:val="ListParagraph"/>
        <w:numPr>
          <w:ilvl w:val="0"/>
          <w:numId w:val="183"/>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8D2F3E" w:rsidRPr="0070309D">
        <w:rPr>
          <w:szCs w:val="24"/>
        </w:rPr>
        <w:t>CenterPoint</w:t>
      </w:r>
      <w:r w:rsidRPr="0070309D">
        <w:rPr>
          <w:szCs w:val="24"/>
        </w:rPr>
        <w:t xml:space="preserve"> Houston resolved them.</w:t>
      </w:r>
    </w:p>
    <w:p w14:paraId="4FEA4632"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“PE220087 ANGLETON - UPGRADE TRANSFORMERS &amp; CONVERT TO LOW PROFILE.” Please provide the following information regarding this project:</w:t>
      </w:r>
    </w:p>
    <w:p w14:paraId="6993D55C" w14:textId="77777777" w:rsidR="0070309D" w:rsidRPr="0070309D" w:rsidRDefault="0070309D" w:rsidP="008E12BC">
      <w:pPr>
        <w:pStyle w:val="ListParagraph"/>
        <w:numPr>
          <w:ilvl w:val="0"/>
          <w:numId w:val="184"/>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76D2B85" w14:textId="77777777" w:rsidR="0070309D" w:rsidRPr="0070309D" w:rsidRDefault="0070309D" w:rsidP="008E12BC">
      <w:pPr>
        <w:pStyle w:val="ListParagraph"/>
        <w:numPr>
          <w:ilvl w:val="0"/>
          <w:numId w:val="184"/>
        </w:numPr>
        <w:overflowPunct/>
        <w:autoSpaceDE/>
        <w:autoSpaceDN/>
        <w:adjustRightInd/>
        <w:spacing w:before="120"/>
        <w:ind w:left="2160"/>
        <w:contextualSpacing w:val="0"/>
        <w:jc w:val="both"/>
        <w:rPr>
          <w:szCs w:val="24"/>
        </w:rPr>
      </w:pPr>
      <w:r w:rsidRPr="0070309D">
        <w:rPr>
          <w:szCs w:val="24"/>
        </w:rPr>
        <w:t>The need for this project.</w:t>
      </w:r>
    </w:p>
    <w:p w14:paraId="622B8C3E" w14:textId="77777777" w:rsidR="0070309D" w:rsidRPr="0070309D" w:rsidRDefault="0070309D" w:rsidP="008E12BC">
      <w:pPr>
        <w:pStyle w:val="ListParagraph"/>
        <w:numPr>
          <w:ilvl w:val="0"/>
          <w:numId w:val="184"/>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3BB01B30" w14:textId="77777777" w:rsidR="0070309D" w:rsidRPr="0070309D" w:rsidRDefault="0070309D" w:rsidP="008E12BC">
      <w:pPr>
        <w:pStyle w:val="ListParagraph"/>
        <w:numPr>
          <w:ilvl w:val="0"/>
          <w:numId w:val="184"/>
        </w:numPr>
        <w:overflowPunct/>
        <w:autoSpaceDE/>
        <w:autoSpaceDN/>
        <w:adjustRightInd/>
        <w:spacing w:before="120"/>
        <w:ind w:left="2160"/>
        <w:contextualSpacing w:val="0"/>
        <w:jc w:val="both"/>
        <w:rPr>
          <w:szCs w:val="24"/>
        </w:rPr>
      </w:pPr>
      <w:r w:rsidRPr="0070309D">
        <w:rPr>
          <w:szCs w:val="24"/>
        </w:rPr>
        <w:t>The initial budget for this project.</w:t>
      </w:r>
    </w:p>
    <w:p w14:paraId="6E0FD328" w14:textId="549CC1D2" w:rsidR="0070309D" w:rsidRPr="0070309D" w:rsidRDefault="0070309D" w:rsidP="008E12BC">
      <w:pPr>
        <w:pStyle w:val="ListParagraph"/>
        <w:numPr>
          <w:ilvl w:val="0"/>
          <w:numId w:val="184"/>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8D2F3E" w:rsidRPr="0070309D">
        <w:rPr>
          <w:szCs w:val="24"/>
        </w:rPr>
        <w:t>CenterPoint</w:t>
      </w:r>
      <w:r w:rsidRPr="0070309D">
        <w:rPr>
          <w:szCs w:val="24"/>
        </w:rPr>
        <w:t xml:space="preserve"> Houston resolved them.</w:t>
      </w:r>
    </w:p>
    <w:p w14:paraId="702493C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 named “PE220093 THW - INSTALL 10TH 35KV FEEDER.” Please provide the following information regarding this project:</w:t>
      </w:r>
    </w:p>
    <w:p w14:paraId="46450E15" w14:textId="77777777" w:rsidR="0070309D" w:rsidRPr="0070309D" w:rsidRDefault="0070309D" w:rsidP="008E12BC">
      <w:pPr>
        <w:pStyle w:val="ListParagraph"/>
        <w:numPr>
          <w:ilvl w:val="0"/>
          <w:numId w:val="185"/>
        </w:numPr>
        <w:overflowPunct/>
        <w:autoSpaceDE/>
        <w:autoSpaceDN/>
        <w:adjustRightInd/>
        <w:spacing w:before="120"/>
        <w:ind w:left="2160"/>
        <w:contextualSpacing w:val="0"/>
        <w:jc w:val="both"/>
        <w:rPr>
          <w:szCs w:val="24"/>
        </w:rPr>
      </w:pPr>
      <w:r w:rsidRPr="0070309D">
        <w:rPr>
          <w:szCs w:val="24"/>
        </w:rPr>
        <w:t>Please report the final total project cost by FERC Account for this project.</w:t>
      </w:r>
    </w:p>
    <w:p w14:paraId="623A13AB" w14:textId="77777777" w:rsidR="0070309D" w:rsidRPr="0070309D" w:rsidRDefault="0070309D" w:rsidP="008E12BC">
      <w:pPr>
        <w:pStyle w:val="ListParagraph"/>
        <w:numPr>
          <w:ilvl w:val="0"/>
          <w:numId w:val="185"/>
        </w:numPr>
        <w:overflowPunct/>
        <w:autoSpaceDE/>
        <w:autoSpaceDN/>
        <w:adjustRightInd/>
        <w:spacing w:before="120"/>
        <w:ind w:left="2160"/>
        <w:contextualSpacing w:val="0"/>
        <w:jc w:val="both"/>
        <w:rPr>
          <w:szCs w:val="24"/>
        </w:rPr>
      </w:pPr>
      <w:r w:rsidRPr="0070309D">
        <w:rPr>
          <w:szCs w:val="24"/>
        </w:rPr>
        <w:t>The need for this project.</w:t>
      </w:r>
    </w:p>
    <w:p w14:paraId="6911715E" w14:textId="77777777" w:rsidR="0070309D" w:rsidRPr="0070309D" w:rsidRDefault="0070309D" w:rsidP="008E12BC">
      <w:pPr>
        <w:pStyle w:val="ListParagraph"/>
        <w:numPr>
          <w:ilvl w:val="0"/>
          <w:numId w:val="185"/>
        </w:numPr>
        <w:overflowPunct/>
        <w:autoSpaceDE/>
        <w:autoSpaceDN/>
        <w:adjustRightInd/>
        <w:spacing w:before="120"/>
        <w:ind w:left="2160"/>
        <w:contextualSpacing w:val="0"/>
        <w:jc w:val="both"/>
        <w:rPr>
          <w:szCs w:val="24"/>
        </w:rPr>
      </w:pPr>
      <w:r w:rsidRPr="0070309D">
        <w:rPr>
          <w:szCs w:val="24"/>
        </w:rPr>
        <w:t>How this project was selected among possible alternatives.</w:t>
      </w:r>
    </w:p>
    <w:p w14:paraId="5D3712B7" w14:textId="77777777" w:rsidR="0070309D" w:rsidRPr="0070309D" w:rsidRDefault="0070309D" w:rsidP="008E12BC">
      <w:pPr>
        <w:pStyle w:val="ListParagraph"/>
        <w:numPr>
          <w:ilvl w:val="0"/>
          <w:numId w:val="185"/>
        </w:numPr>
        <w:overflowPunct/>
        <w:autoSpaceDE/>
        <w:autoSpaceDN/>
        <w:adjustRightInd/>
        <w:spacing w:before="120"/>
        <w:ind w:left="2160"/>
        <w:contextualSpacing w:val="0"/>
        <w:jc w:val="both"/>
        <w:rPr>
          <w:szCs w:val="24"/>
        </w:rPr>
      </w:pPr>
      <w:r w:rsidRPr="0070309D">
        <w:rPr>
          <w:szCs w:val="24"/>
        </w:rPr>
        <w:t>The initial budget for this project.</w:t>
      </w:r>
    </w:p>
    <w:p w14:paraId="24D5E214" w14:textId="1CC48AC7" w:rsidR="0070309D" w:rsidRPr="0070309D" w:rsidRDefault="0070309D" w:rsidP="008E12BC">
      <w:pPr>
        <w:pStyle w:val="ListParagraph"/>
        <w:numPr>
          <w:ilvl w:val="0"/>
          <w:numId w:val="185"/>
        </w:numPr>
        <w:overflowPunct/>
        <w:autoSpaceDE/>
        <w:autoSpaceDN/>
        <w:adjustRightInd/>
        <w:spacing w:before="120"/>
        <w:ind w:left="2160"/>
        <w:contextualSpacing w:val="0"/>
        <w:jc w:val="both"/>
        <w:rPr>
          <w:szCs w:val="24"/>
        </w:rPr>
      </w:pPr>
      <w:r w:rsidRPr="0070309D">
        <w:rPr>
          <w:szCs w:val="24"/>
        </w:rPr>
        <w:t xml:space="preserve">Any issues that came up in constructing this project and how </w:t>
      </w:r>
      <w:r w:rsidR="008D2F3E" w:rsidRPr="0070309D">
        <w:rPr>
          <w:szCs w:val="24"/>
        </w:rPr>
        <w:t>CenterPoint</w:t>
      </w:r>
      <w:r w:rsidRPr="0070309D">
        <w:rPr>
          <w:szCs w:val="24"/>
        </w:rPr>
        <w:t xml:space="preserve"> Houston resolved them.</w:t>
      </w:r>
    </w:p>
    <w:p w14:paraId="3C4EECD0"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“PE230043 SPRINGWOOD - INSTALL 138KV BKR STATION” and “PE230046 ROTHWOOD - UPGRADE LINE RELAYING ON SPRINGWOOD CKTS.” Please provide the following information regarding these projects:</w:t>
      </w:r>
    </w:p>
    <w:p w14:paraId="3ADFAF58" w14:textId="77777777" w:rsidR="0070309D" w:rsidRPr="0070309D" w:rsidRDefault="0070309D" w:rsidP="008E12BC">
      <w:pPr>
        <w:pStyle w:val="ListParagraph"/>
        <w:numPr>
          <w:ilvl w:val="0"/>
          <w:numId w:val="186"/>
        </w:numPr>
        <w:overflowPunct/>
        <w:autoSpaceDE/>
        <w:autoSpaceDN/>
        <w:adjustRightInd/>
        <w:spacing w:before="120"/>
        <w:ind w:left="2160"/>
        <w:contextualSpacing w:val="0"/>
        <w:jc w:val="both"/>
        <w:rPr>
          <w:szCs w:val="24"/>
        </w:rPr>
      </w:pPr>
      <w:r w:rsidRPr="0070309D">
        <w:rPr>
          <w:szCs w:val="24"/>
        </w:rPr>
        <w:t>Please report the final total project cost by FERC Account for these projects.</w:t>
      </w:r>
    </w:p>
    <w:p w14:paraId="32569D42" w14:textId="77777777" w:rsidR="0070309D" w:rsidRPr="0070309D" w:rsidRDefault="0070309D" w:rsidP="008E12BC">
      <w:pPr>
        <w:pStyle w:val="ListParagraph"/>
        <w:numPr>
          <w:ilvl w:val="0"/>
          <w:numId w:val="186"/>
        </w:numPr>
        <w:overflowPunct/>
        <w:autoSpaceDE/>
        <w:autoSpaceDN/>
        <w:adjustRightInd/>
        <w:spacing w:before="120"/>
        <w:ind w:left="2160"/>
        <w:contextualSpacing w:val="0"/>
        <w:jc w:val="both"/>
        <w:rPr>
          <w:szCs w:val="24"/>
        </w:rPr>
      </w:pPr>
      <w:r w:rsidRPr="0070309D">
        <w:rPr>
          <w:szCs w:val="24"/>
        </w:rPr>
        <w:t>The need for these projects.</w:t>
      </w:r>
    </w:p>
    <w:p w14:paraId="3FDBC218" w14:textId="77777777" w:rsidR="0070309D" w:rsidRPr="0070309D" w:rsidRDefault="0070309D" w:rsidP="008E12BC">
      <w:pPr>
        <w:pStyle w:val="ListParagraph"/>
        <w:numPr>
          <w:ilvl w:val="0"/>
          <w:numId w:val="186"/>
        </w:numPr>
        <w:overflowPunct/>
        <w:autoSpaceDE/>
        <w:autoSpaceDN/>
        <w:adjustRightInd/>
        <w:spacing w:before="120"/>
        <w:ind w:left="2160"/>
        <w:contextualSpacing w:val="0"/>
        <w:jc w:val="both"/>
        <w:rPr>
          <w:szCs w:val="24"/>
        </w:rPr>
      </w:pPr>
      <w:r w:rsidRPr="0070309D">
        <w:rPr>
          <w:szCs w:val="24"/>
        </w:rPr>
        <w:t>How these projects were selected among possible alternatives.</w:t>
      </w:r>
    </w:p>
    <w:p w14:paraId="6CB1F9BE" w14:textId="77777777" w:rsidR="0070309D" w:rsidRPr="0070309D" w:rsidRDefault="0070309D" w:rsidP="008E12BC">
      <w:pPr>
        <w:pStyle w:val="ListParagraph"/>
        <w:numPr>
          <w:ilvl w:val="0"/>
          <w:numId w:val="186"/>
        </w:numPr>
        <w:overflowPunct/>
        <w:autoSpaceDE/>
        <w:autoSpaceDN/>
        <w:adjustRightInd/>
        <w:spacing w:before="120"/>
        <w:ind w:left="2160"/>
        <w:contextualSpacing w:val="0"/>
        <w:jc w:val="both"/>
        <w:rPr>
          <w:szCs w:val="24"/>
        </w:rPr>
      </w:pPr>
      <w:r w:rsidRPr="0070309D">
        <w:rPr>
          <w:szCs w:val="24"/>
        </w:rPr>
        <w:t>The initial budget for these projects.</w:t>
      </w:r>
    </w:p>
    <w:p w14:paraId="02C6E4DD" w14:textId="3B0CC6F1" w:rsidR="0070309D" w:rsidRPr="0070309D" w:rsidRDefault="0070309D" w:rsidP="008E12BC">
      <w:pPr>
        <w:pStyle w:val="ListParagraph"/>
        <w:numPr>
          <w:ilvl w:val="0"/>
          <w:numId w:val="186"/>
        </w:numPr>
        <w:overflowPunct/>
        <w:autoSpaceDE/>
        <w:autoSpaceDN/>
        <w:adjustRightInd/>
        <w:spacing w:before="120"/>
        <w:ind w:left="2160"/>
        <w:contextualSpacing w:val="0"/>
        <w:jc w:val="both"/>
        <w:rPr>
          <w:szCs w:val="24"/>
        </w:rPr>
      </w:pPr>
      <w:r w:rsidRPr="0070309D">
        <w:rPr>
          <w:szCs w:val="24"/>
        </w:rPr>
        <w:lastRenderedPageBreak/>
        <w:t xml:space="preserve">Any issues that came up in constructing these projects and how </w:t>
      </w:r>
      <w:r w:rsidR="008D2F3E" w:rsidRPr="0070309D">
        <w:rPr>
          <w:szCs w:val="24"/>
        </w:rPr>
        <w:t>CenterPoint</w:t>
      </w:r>
      <w:r w:rsidRPr="0070309D">
        <w:rPr>
          <w:szCs w:val="24"/>
        </w:rPr>
        <w:t xml:space="preserve"> Houston resolved them.</w:t>
      </w:r>
    </w:p>
    <w:p w14:paraId="2346A90F" w14:textId="77777777" w:rsidR="0070309D" w:rsidRPr="0070309D" w:rsidRDefault="0070309D" w:rsidP="008E12BC">
      <w:pPr>
        <w:pStyle w:val="ListParagraph"/>
        <w:numPr>
          <w:ilvl w:val="0"/>
          <w:numId w:val="8"/>
        </w:numPr>
        <w:overflowPunct/>
        <w:autoSpaceDE/>
        <w:autoSpaceDN/>
        <w:adjustRightInd/>
        <w:spacing w:before="120"/>
        <w:ind w:left="1440" w:hanging="1440"/>
        <w:contextualSpacing w:val="0"/>
        <w:jc w:val="both"/>
        <w:rPr>
          <w:szCs w:val="24"/>
        </w:rPr>
      </w:pPr>
      <w:r w:rsidRPr="0070309D">
        <w:rPr>
          <w:szCs w:val="24"/>
        </w:rPr>
        <w:t>Please refer to Schedule M-3.1 under the projects named “PE220095 TWINWOOD - BUILD NEW 35KV SUBSTATION” and “PE230341 TWINWOOD - INSTALL 138/35KV MOBILE SUBSTATION.” Please provide the following information regarding these projects:</w:t>
      </w:r>
    </w:p>
    <w:p w14:paraId="68D075D2" w14:textId="77777777" w:rsidR="0070309D" w:rsidRPr="0070309D" w:rsidRDefault="0070309D" w:rsidP="008E12BC">
      <w:pPr>
        <w:pStyle w:val="ListParagraph"/>
        <w:numPr>
          <w:ilvl w:val="0"/>
          <w:numId w:val="187"/>
        </w:numPr>
        <w:overflowPunct/>
        <w:autoSpaceDE/>
        <w:autoSpaceDN/>
        <w:adjustRightInd/>
        <w:spacing w:before="120"/>
        <w:contextualSpacing w:val="0"/>
        <w:jc w:val="both"/>
        <w:rPr>
          <w:szCs w:val="24"/>
        </w:rPr>
      </w:pPr>
      <w:r w:rsidRPr="0070309D">
        <w:rPr>
          <w:szCs w:val="24"/>
        </w:rPr>
        <w:t>Please report the final total project cost by FERC Account for these projects.</w:t>
      </w:r>
    </w:p>
    <w:p w14:paraId="2044F42C" w14:textId="77777777" w:rsidR="0070309D" w:rsidRPr="0070309D" w:rsidRDefault="0070309D" w:rsidP="008E12BC">
      <w:pPr>
        <w:pStyle w:val="ListParagraph"/>
        <w:numPr>
          <w:ilvl w:val="0"/>
          <w:numId w:val="187"/>
        </w:numPr>
        <w:overflowPunct/>
        <w:autoSpaceDE/>
        <w:autoSpaceDN/>
        <w:adjustRightInd/>
        <w:spacing w:before="120"/>
        <w:contextualSpacing w:val="0"/>
        <w:jc w:val="both"/>
        <w:rPr>
          <w:szCs w:val="24"/>
        </w:rPr>
      </w:pPr>
      <w:r w:rsidRPr="0070309D">
        <w:rPr>
          <w:szCs w:val="24"/>
        </w:rPr>
        <w:t>The need for these projects.</w:t>
      </w:r>
    </w:p>
    <w:p w14:paraId="105811A1" w14:textId="77777777" w:rsidR="0070309D" w:rsidRPr="0070309D" w:rsidRDefault="0070309D" w:rsidP="008E12BC">
      <w:pPr>
        <w:pStyle w:val="ListParagraph"/>
        <w:numPr>
          <w:ilvl w:val="0"/>
          <w:numId w:val="187"/>
        </w:numPr>
        <w:overflowPunct/>
        <w:autoSpaceDE/>
        <w:autoSpaceDN/>
        <w:adjustRightInd/>
        <w:spacing w:before="120"/>
        <w:contextualSpacing w:val="0"/>
        <w:jc w:val="both"/>
        <w:rPr>
          <w:szCs w:val="24"/>
        </w:rPr>
      </w:pPr>
      <w:r w:rsidRPr="0070309D">
        <w:rPr>
          <w:szCs w:val="24"/>
        </w:rPr>
        <w:t>How these projects were selected among possible alternatives.</w:t>
      </w:r>
    </w:p>
    <w:p w14:paraId="1DA91892" w14:textId="77777777" w:rsidR="0070309D" w:rsidRPr="0070309D" w:rsidRDefault="0070309D" w:rsidP="008E12BC">
      <w:pPr>
        <w:pStyle w:val="ListParagraph"/>
        <w:numPr>
          <w:ilvl w:val="0"/>
          <w:numId w:val="187"/>
        </w:numPr>
        <w:overflowPunct/>
        <w:autoSpaceDE/>
        <w:autoSpaceDN/>
        <w:adjustRightInd/>
        <w:spacing w:before="120"/>
        <w:contextualSpacing w:val="0"/>
        <w:jc w:val="both"/>
        <w:rPr>
          <w:szCs w:val="24"/>
        </w:rPr>
      </w:pPr>
      <w:r w:rsidRPr="0070309D">
        <w:rPr>
          <w:szCs w:val="24"/>
        </w:rPr>
        <w:t>The initial budget for these projects.</w:t>
      </w:r>
    </w:p>
    <w:p w14:paraId="4E0D7ECC" w14:textId="7438CC70" w:rsidR="000669AE" w:rsidRPr="0070309D" w:rsidRDefault="0070309D" w:rsidP="008E12BC">
      <w:pPr>
        <w:pStyle w:val="ListParagraph"/>
        <w:numPr>
          <w:ilvl w:val="0"/>
          <w:numId w:val="187"/>
        </w:numPr>
        <w:overflowPunct/>
        <w:autoSpaceDE/>
        <w:autoSpaceDN/>
        <w:adjustRightInd/>
        <w:spacing w:before="120"/>
        <w:contextualSpacing w:val="0"/>
        <w:jc w:val="both"/>
        <w:rPr>
          <w:szCs w:val="24"/>
        </w:rPr>
      </w:pPr>
      <w:r w:rsidRPr="0070309D">
        <w:rPr>
          <w:szCs w:val="24"/>
        </w:rPr>
        <w:t xml:space="preserve">Any issues that came up in constructing these projects and how </w:t>
      </w:r>
      <w:r w:rsidR="008D2F3E" w:rsidRPr="0070309D">
        <w:rPr>
          <w:szCs w:val="24"/>
        </w:rPr>
        <w:t>CenterPoint</w:t>
      </w:r>
      <w:r w:rsidRPr="0070309D">
        <w:rPr>
          <w:szCs w:val="24"/>
        </w:rPr>
        <w:t xml:space="preserve"> Houston resolved them.</w:t>
      </w:r>
    </w:p>
    <w:sectPr w:rsidR="000669AE" w:rsidRPr="0070309D" w:rsidSect="00C26DAB">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0902A" w14:textId="77777777" w:rsidR="00BC0EE0" w:rsidRDefault="00BC0EE0">
      <w:pPr>
        <w:spacing w:after="0" w:line="240" w:lineRule="auto"/>
      </w:pPr>
      <w:r>
        <w:separator/>
      </w:r>
    </w:p>
  </w:endnote>
  <w:endnote w:type="continuationSeparator" w:id="0">
    <w:p w14:paraId="3A6E8E14" w14:textId="77777777" w:rsidR="00BC0EE0" w:rsidRDefault="00BC0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56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AB4834" w14:textId="77777777" w:rsidR="00071BFA" w:rsidRDefault="00071BFA" w:rsidP="008016FB">
    <w:pPr>
      <w:pStyle w:val="Footer"/>
    </w:pPr>
  </w:p>
  <w:p w14:paraId="16FD93A3" w14:textId="77777777" w:rsidR="00071BFA" w:rsidRDefault="00071BFA" w:rsidP="008016FB"/>
  <w:p w14:paraId="1915962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6CE31" w14:textId="77777777" w:rsidR="00E009EF" w:rsidRDefault="00E009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E36BB" w14:textId="77777777" w:rsidR="00E009EF" w:rsidRDefault="00E00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8381E" w14:textId="77777777" w:rsidR="00BC0EE0" w:rsidRDefault="00BC0EE0">
      <w:pPr>
        <w:spacing w:after="0" w:line="240" w:lineRule="auto"/>
      </w:pPr>
      <w:r>
        <w:separator/>
      </w:r>
    </w:p>
  </w:footnote>
  <w:footnote w:type="continuationSeparator" w:id="0">
    <w:p w14:paraId="3DA2F663" w14:textId="77777777" w:rsidR="00BC0EE0" w:rsidRDefault="00BC0EE0">
      <w:pPr>
        <w:spacing w:after="0" w:line="240" w:lineRule="auto"/>
      </w:pPr>
      <w:r>
        <w:continuationSeparator/>
      </w:r>
    </w:p>
  </w:footnote>
  <w:footnote w:type="continuationNotice" w:id="1">
    <w:p w14:paraId="4C16686B" w14:textId="77777777" w:rsidR="00BC0EE0" w:rsidRDefault="00BC0E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D46C" w14:textId="77777777" w:rsidR="00E009EF" w:rsidRDefault="00E00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8C243B0"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38FF9" w14:textId="77777777" w:rsidR="00E009EF" w:rsidRDefault="00E00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6F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0BB3E9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2826C7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311510F"/>
    <w:multiLevelType w:val="hybridMultilevel"/>
    <w:tmpl w:val="E4A07A3A"/>
    <w:lvl w:ilvl="0" w:tplc="04090019">
      <w:start w:val="1"/>
      <w:numFmt w:val="lowerLetter"/>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0387703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3F6126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04280EF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05D145C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060A6D3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641112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06A17D6F"/>
    <w:multiLevelType w:val="hybridMultilevel"/>
    <w:tmpl w:val="C97891D6"/>
    <w:lvl w:ilvl="0" w:tplc="04090019">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11" w15:restartNumberingAfterBreak="0">
    <w:nsid w:val="075C7CE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81534C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08FE2F6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09152AC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09C9196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09EF3D1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0A132C9D"/>
    <w:multiLevelType w:val="hybridMultilevel"/>
    <w:tmpl w:val="E4A07A3A"/>
    <w:lvl w:ilvl="0" w:tplc="FFFFFFFF">
      <w:start w:val="1"/>
      <w:numFmt w:val="lowerLetter"/>
      <w:lvlText w:val="%1."/>
      <w:lvlJc w:val="left"/>
      <w:pPr>
        <w:ind w:left="5040" w:hanging="360"/>
      </w:pPr>
    </w:lvl>
    <w:lvl w:ilvl="1" w:tplc="FFFFFFFF" w:tentative="1">
      <w:start w:val="1"/>
      <w:numFmt w:val="lowerLetter"/>
      <w:lvlText w:val="%2."/>
      <w:lvlJc w:val="left"/>
      <w:pPr>
        <w:ind w:left="5760" w:hanging="360"/>
      </w:pPr>
    </w:lvl>
    <w:lvl w:ilvl="2" w:tplc="FFFFFFFF" w:tentative="1">
      <w:start w:val="1"/>
      <w:numFmt w:val="lowerRoman"/>
      <w:lvlText w:val="%3."/>
      <w:lvlJc w:val="right"/>
      <w:pPr>
        <w:ind w:left="6480" w:hanging="180"/>
      </w:pPr>
    </w:lvl>
    <w:lvl w:ilvl="3" w:tplc="FFFFFFFF" w:tentative="1">
      <w:start w:val="1"/>
      <w:numFmt w:val="decimal"/>
      <w:lvlText w:val="%4."/>
      <w:lvlJc w:val="left"/>
      <w:pPr>
        <w:ind w:left="7200" w:hanging="360"/>
      </w:pPr>
    </w:lvl>
    <w:lvl w:ilvl="4" w:tplc="FFFFFFFF" w:tentative="1">
      <w:start w:val="1"/>
      <w:numFmt w:val="lowerLetter"/>
      <w:lvlText w:val="%5."/>
      <w:lvlJc w:val="left"/>
      <w:pPr>
        <w:ind w:left="7920" w:hanging="360"/>
      </w:pPr>
    </w:lvl>
    <w:lvl w:ilvl="5" w:tplc="FFFFFFFF" w:tentative="1">
      <w:start w:val="1"/>
      <w:numFmt w:val="lowerRoman"/>
      <w:lvlText w:val="%6."/>
      <w:lvlJc w:val="right"/>
      <w:pPr>
        <w:ind w:left="8640" w:hanging="180"/>
      </w:pPr>
    </w:lvl>
    <w:lvl w:ilvl="6" w:tplc="FFFFFFFF" w:tentative="1">
      <w:start w:val="1"/>
      <w:numFmt w:val="decimal"/>
      <w:lvlText w:val="%7."/>
      <w:lvlJc w:val="left"/>
      <w:pPr>
        <w:ind w:left="9360" w:hanging="360"/>
      </w:pPr>
    </w:lvl>
    <w:lvl w:ilvl="7" w:tplc="FFFFFFFF" w:tentative="1">
      <w:start w:val="1"/>
      <w:numFmt w:val="lowerLetter"/>
      <w:lvlText w:val="%8."/>
      <w:lvlJc w:val="left"/>
      <w:pPr>
        <w:ind w:left="10080" w:hanging="360"/>
      </w:pPr>
    </w:lvl>
    <w:lvl w:ilvl="8" w:tplc="FFFFFFFF" w:tentative="1">
      <w:start w:val="1"/>
      <w:numFmt w:val="lowerRoman"/>
      <w:lvlText w:val="%9."/>
      <w:lvlJc w:val="right"/>
      <w:pPr>
        <w:ind w:left="10800" w:hanging="180"/>
      </w:pPr>
    </w:lvl>
  </w:abstractNum>
  <w:abstractNum w:abstractNumId="18" w15:restartNumberingAfterBreak="0">
    <w:nsid w:val="0BB84C4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0CFE1D3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0D9E065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0E0917D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0F1C489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10605F0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106B13B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0FB30F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11383FC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129E6B1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15685B3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166D18E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1967474E"/>
    <w:multiLevelType w:val="hybridMultilevel"/>
    <w:tmpl w:val="68F60654"/>
    <w:lvl w:ilvl="0" w:tplc="04090019">
      <w:start w:val="1"/>
      <w:numFmt w:val="lowerLetter"/>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32" w15:restartNumberingAfterBreak="0">
    <w:nsid w:val="19DD63B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1A2111E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1AAC7DF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1AD8100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1B391B9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1BF11071"/>
    <w:multiLevelType w:val="hybridMultilevel"/>
    <w:tmpl w:val="C3448856"/>
    <w:lvl w:ilvl="0" w:tplc="04090019">
      <w:start w:val="1"/>
      <w:numFmt w:val="lowerLetter"/>
      <w:lvlText w:val="%1."/>
      <w:lvlJc w:val="left"/>
      <w:pPr>
        <w:ind w:left="12960" w:hanging="360"/>
      </w:pPr>
    </w:lvl>
    <w:lvl w:ilvl="1" w:tplc="04090019" w:tentative="1">
      <w:start w:val="1"/>
      <w:numFmt w:val="lowerLetter"/>
      <w:lvlText w:val="%2."/>
      <w:lvlJc w:val="left"/>
      <w:pPr>
        <w:ind w:left="13680" w:hanging="360"/>
      </w:pPr>
    </w:lvl>
    <w:lvl w:ilvl="2" w:tplc="0409001B" w:tentative="1">
      <w:start w:val="1"/>
      <w:numFmt w:val="lowerRoman"/>
      <w:lvlText w:val="%3."/>
      <w:lvlJc w:val="right"/>
      <w:pPr>
        <w:ind w:left="14400" w:hanging="180"/>
      </w:pPr>
    </w:lvl>
    <w:lvl w:ilvl="3" w:tplc="0409000F" w:tentative="1">
      <w:start w:val="1"/>
      <w:numFmt w:val="decimal"/>
      <w:lvlText w:val="%4."/>
      <w:lvlJc w:val="left"/>
      <w:pPr>
        <w:ind w:left="15120" w:hanging="360"/>
      </w:pPr>
    </w:lvl>
    <w:lvl w:ilvl="4" w:tplc="04090019" w:tentative="1">
      <w:start w:val="1"/>
      <w:numFmt w:val="lowerLetter"/>
      <w:lvlText w:val="%5."/>
      <w:lvlJc w:val="left"/>
      <w:pPr>
        <w:ind w:left="15840" w:hanging="360"/>
      </w:pPr>
    </w:lvl>
    <w:lvl w:ilvl="5" w:tplc="0409001B" w:tentative="1">
      <w:start w:val="1"/>
      <w:numFmt w:val="lowerRoman"/>
      <w:lvlText w:val="%6."/>
      <w:lvlJc w:val="right"/>
      <w:pPr>
        <w:ind w:left="16560" w:hanging="180"/>
      </w:pPr>
    </w:lvl>
    <w:lvl w:ilvl="6" w:tplc="0409000F" w:tentative="1">
      <w:start w:val="1"/>
      <w:numFmt w:val="decimal"/>
      <w:lvlText w:val="%7."/>
      <w:lvlJc w:val="left"/>
      <w:pPr>
        <w:ind w:left="17280" w:hanging="360"/>
      </w:pPr>
    </w:lvl>
    <w:lvl w:ilvl="7" w:tplc="04090019" w:tentative="1">
      <w:start w:val="1"/>
      <w:numFmt w:val="lowerLetter"/>
      <w:lvlText w:val="%8."/>
      <w:lvlJc w:val="left"/>
      <w:pPr>
        <w:ind w:left="18000" w:hanging="360"/>
      </w:pPr>
    </w:lvl>
    <w:lvl w:ilvl="8" w:tplc="0409001B" w:tentative="1">
      <w:start w:val="1"/>
      <w:numFmt w:val="lowerRoman"/>
      <w:lvlText w:val="%9."/>
      <w:lvlJc w:val="right"/>
      <w:pPr>
        <w:ind w:left="18720" w:hanging="180"/>
      </w:pPr>
    </w:lvl>
  </w:abstractNum>
  <w:abstractNum w:abstractNumId="38" w15:restartNumberingAfterBreak="0">
    <w:nsid w:val="1E0C578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1F082DF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1F8F594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1FB632C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208424F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213531E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15E4A3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21C95073"/>
    <w:multiLevelType w:val="hybridMultilevel"/>
    <w:tmpl w:val="0EC296B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21D77F9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22FE1A5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2300712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23C868EF"/>
    <w:multiLevelType w:val="hybridMultilevel"/>
    <w:tmpl w:val="E2A6AADE"/>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0" w15:restartNumberingAfterBreak="0">
    <w:nsid w:val="24213AFE"/>
    <w:multiLevelType w:val="hybridMultilevel"/>
    <w:tmpl w:val="DD7ECA76"/>
    <w:lvl w:ilvl="0" w:tplc="04090019">
      <w:start w:val="1"/>
      <w:numFmt w:val="lowerLetter"/>
      <w:lvlText w:val="%1."/>
      <w:lvlJc w:val="left"/>
      <w:pPr>
        <w:ind w:left="11520" w:hanging="360"/>
      </w:pPr>
    </w:lvl>
    <w:lvl w:ilvl="1" w:tplc="04090019" w:tentative="1">
      <w:start w:val="1"/>
      <w:numFmt w:val="lowerLetter"/>
      <w:lvlText w:val="%2."/>
      <w:lvlJc w:val="left"/>
      <w:pPr>
        <w:ind w:left="12240" w:hanging="360"/>
      </w:pPr>
    </w:lvl>
    <w:lvl w:ilvl="2" w:tplc="0409001B" w:tentative="1">
      <w:start w:val="1"/>
      <w:numFmt w:val="lowerRoman"/>
      <w:lvlText w:val="%3."/>
      <w:lvlJc w:val="right"/>
      <w:pPr>
        <w:ind w:left="12960" w:hanging="180"/>
      </w:pPr>
    </w:lvl>
    <w:lvl w:ilvl="3" w:tplc="0409000F" w:tentative="1">
      <w:start w:val="1"/>
      <w:numFmt w:val="decimal"/>
      <w:lvlText w:val="%4."/>
      <w:lvlJc w:val="left"/>
      <w:pPr>
        <w:ind w:left="13680" w:hanging="360"/>
      </w:pPr>
    </w:lvl>
    <w:lvl w:ilvl="4" w:tplc="04090019" w:tentative="1">
      <w:start w:val="1"/>
      <w:numFmt w:val="lowerLetter"/>
      <w:lvlText w:val="%5."/>
      <w:lvlJc w:val="left"/>
      <w:pPr>
        <w:ind w:left="14400" w:hanging="360"/>
      </w:pPr>
    </w:lvl>
    <w:lvl w:ilvl="5" w:tplc="0409001B" w:tentative="1">
      <w:start w:val="1"/>
      <w:numFmt w:val="lowerRoman"/>
      <w:lvlText w:val="%6."/>
      <w:lvlJc w:val="right"/>
      <w:pPr>
        <w:ind w:left="15120" w:hanging="180"/>
      </w:pPr>
    </w:lvl>
    <w:lvl w:ilvl="6" w:tplc="0409000F" w:tentative="1">
      <w:start w:val="1"/>
      <w:numFmt w:val="decimal"/>
      <w:lvlText w:val="%7."/>
      <w:lvlJc w:val="left"/>
      <w:pPr>
        <w:ind w:left="15840" w:hanging="360"/>
      </w:pPr>
    </w:lvl>
    <w:lvl w:ilvl="7" w:tplc="04090019" w:tentative="1">
      <w:start w:val="1"/>
      <w:numFmt w:val="lowerLetter"/>
      <w:lvlText w:val="%8."/>
      <w:lvlJc w:val="left"/>
      <w:pPr>
        <w:ind w:left="16560" w:hanging="360"/>
      </w:pPr>
    </w:lvl>
    <w:lvl w:ilvl="8" w:tplc="0409001B" w:tentative="1">
      <w:start w:val="1"/>
      <w:numFmt w:val="lowerRoman"/>
      <w:lvlText w:val="%9."/>
      <w:lvlJc w:val="right"/>
      <w:pPr>
        <w:ind w:left="17280" w:hanging="180"/>
      </w:pPr>
    </w:lvl>
  </w:abstractNum>
  <w:abstractNum w:abstractNumId="51" w15:restartNumberingAfterBreak="0">
    <w:nsid w:val="251E1D2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2589298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258D505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4" w15:restartNumberingAfterBreak="0">
    <w:nsid w:val="261D63C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26B944A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6" w15:restartNumberingAfterBreak="0">
    <w:nsid w:val="26F36C7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7" w15:restartNumberingAfterBreak="0">
    <w:nsid w:val="273679E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27F10DC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283416C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291E0FF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294D24A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29F55D7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2AAF3BB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2AB10DA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2ACB56D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2AF41AB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2D17138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2D5F61B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2D892C8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2E6E632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2E95485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2EE36D4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2F242C4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5" w15:restartNumberingAfterBreak="0">
    <w:nsid w:val="30765AB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30DA5E20"/>
    <w:multiLevelType w:val="hybridMultilevel"/>
    <w:tmpl w:val="6F14D4F0"/>
    <w:lvl w:ilvl="0" w:tplc="04090019">
      <w:start w:val="1"/>
      <w:numFmt w:val="lowerLetter"/>
      <w:lvlText w:val="%1."/>
      <w:lvlJc w:val="left"/>
      <w:pPr>
        <w:ind w:left="8640" w:hanging="360"/>
      </w:pPr>
    </w:lvl>
    <w:lvl w:ilvl="1" w:tplc="04090019" w:tentative="1">
      <w:start w:val="1"/>
      <w:numFmt w:val="lowerLetter"/>
      <w:lvlText w:val="%2."/>
      <w:lvlJc w:val="left"/>
      <w:pPr>
        <w:ind w:left="9360" w:hanging="360"/>
      </w:pPr>
    </w:lvl>
    <w:lvl w:ilvl="2" w:tplc="0409001B" w:tentative="1">
      <w:start w:val="1"/>
      <w:numFmt w:val="lowerRoman"/>
      <w:lvlText w:val="%3."/>
      <w:lvlJc w:val="right"/>
      <w:pPr>
        <w:ind w:left="10080" w:hanging="180"/>
      </w:pPr>
    </w:lvl>
    <w:lvl w:ilvl="3" w:tplc="0409000F" w:tentative="1">
      <w:start w:val="1"/>
      <w:numFmt w:val="decimal"/>
      <w:lvlText w:val="%4."/>
      <w:lvlJc w:val="left"/>
      <w:pPr>
        <w:ind w:left="10800" w:hanging="360"/>
      </w:pPr>
    </w:lvl>
    <w:lvl w:ilvl="4" w:tplc="04090019" w:tentative="1">
      <w:start w:val="1"/>
      <w:numFmt w:val="lowerLetter"/>
      <w:lvlText w:val="%5."/>
      <w:lvlJc w:val="left"/>
      <w:pPr>
        <w:ind w:left="11520" w:hanging="360"/>
      </w:pPr>
    </w:lvl>
    <w:lvl w:ilvl="5" w:tplc="0409001B" w:tentative="1">
      <w:start w:val="1"/>
      <w:numFmt w:val="lowerRoman"/>
      <w:lvlText w:val="%6."/>
      <w:lvlJc w:val="right"/>
      <w:pPr>
        <w:ind w:left="12240" w:hanging="180"/>
      </w:pPr>
    </w:lvl>
    <w:lvl w:ilvl="6" w:tplc="0409000F" w:tentative="1">
      <w:start w:val="1"/>
      <w:numFmt w:val="decimal"/>
      <w:lvlText w:val="%7."/>
      <w:lvlJc w:val="left"/>
      <w:pPr>
        <w:ind w:left="12960" w:hanging="360"/>
      </w:pPr>
    </w:lvl>
    <w:lvl w:ilvl="7" w:tplc="04090019" w:tentative="1">
      <w:start w:val="1"/>
      <w:numFmt w:val="lowerLetter"/>
      <w:lvlText w:val="%8."/>
      <w:lvlJc w:val="left"/>
      <w:pPr>
        <w:ind w:left="13680" w:hanging="360"/>
      </w:pPr>
    </w:lvl>
    <w:lvl w:ilvl="8" w:tplc="0409001B" w:tentative="1">
      <w:start w:val="1"/>
      <w:numFmt w:val="lowerRoman"/>
      <w:lvlText w:val="%9."/>
      <w:lvlJc w:val="right"/>
      <w:pPr>
        <w:ind w:left="14400" w:hanging="180"/>
      </w:pPr>
    </w:lvl>
  </w:abstractNum>
  <w:abstractNum w:abstractNumId="77" w15:restartNumberingAfterBreak="0">
    <w:nsid w:val="30EC0F0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8" w15:restartNumberingAfterBreak="0">
    <w:nsid w:val="30F4338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9" w15:restartNumberingAfterBreak="0">
    <w:nsid w:val="31763ADA"/>
    <w:multiLevelType w:val="hybridMultilevel"/>
    <w:tmpl w:val="122EB6CA"/>
    <w:lvl w:ilvl="0" w:tplc="04090019">
      <w:start w:val="1"/>
      <w:numFmt w:val="lowerLetter"/>
      <w:lvlText w:val="%1."/>
      <w:lvlJc w:val="left"/>
      <w:pPr>
        <w:ind w:left="10800" w:hanging="360"/>
      </w:pPr>
    </w:lvl>
    <w:lvl w:ilvl="1" w:tplc="04090019" w:tentative="1">
      <w:start w:val="1"/>
      <w:numFmt w:val="lowerLetter"/>
      <w:lvlText w:val="%2."/>
      <w:lvlJc w:val="left"/>
      <w:pPr>
        <w:ind w:left="11520" w:hanging="360"/>
      </w:pPr>
    </w:lvl>
    <w:lvl w:ilvl="2" w:tplc="0409001B" w:tentative="1">
      <w:start w:val="1"/>
      <w:numFmt w:val="lowerRoman"/>
      <w:lvlText w:val="%3."/>
      <w:lvlJc w:val="right"/>
      <w:pPr>
        <w:ind w:left="12240" w:hanging="180"/>
      </w:pPr>
    </w:lvl>
    <w:lvl w:ilvl="3" w:tplc="0409000F" w:tentative="1">
      <w:start w:val="1"/>
      <w:numFmt w:val="decimal"/>
      <w:lvlText w:val="%4."/>
      <w:lvlJc w:val="left"/>
      <w:pPr>
        <w:ind w:left="12960" w:hanging="360"/>
      </w:pPr>
    </w:lvl>
    <w:lvl w:ilvl="4" w:tplc="04090019" w:tentative="1">
      <w:start w:val="1"/>
      <w:numFmt w:val="lowerLetter"/>
      <w:lvlText w:val="%5."/>
      <w:lvlJc w:val="left"/>
      <w:pPr>
        <w:ind w:left="13680" w:hanging="360"/>
      </w:pPr>
    </w:lvl>
    <w:lvl w:ilvl="5" w:tplc="0409001B" w:tentative="1">
      <w:start w:val="1"/>
      <w:numFmt w:val="lowerRoman"/>
      <w:lvlText w:val="%6."/>
      <w:lvlJc w:val="right"/>
      <w:pPr>
        <w:ind w:left="14400" w:hanging="180"/>
      </w:pPr>
    </w:lvl>
    <w:lvl w:ilvl="6" w:tplc="0409000F" w:tentative="1">
      <w:start w:val="1"/>
      <w:numFmt w:val="decimal"/>
      <w:lvlText w:val="%7."/>
      <w:lvlJc w:val="left"/>
      <w:pPr>
        <w:ind w:left="15120" w:hanging="360"/>
      </w:pPr>
    </w:lvl>
    <w:lvl w:ilvl="7" w:tplc="04090019" w:tentative="1">
      <w:start w:val="1"/>
      <w:numFmt w:val="lowerLetter"/>
      <w:lvlText w:val="%8."/>
      <w:lvlJc w:val="left"/>
      <w:pPr>
        <w:ind w:left="15840" w:hanging="360"/>
      </w:pPr>
    </w:lvl>
    <w:lvl w:ilvl="8" w:tplc="0409001B" w:tentative="1">
      <w:start w:val="1"/>
      <w:numFmt w:val="lowerRoman"/>
      <w:lvlText w:val="%9."/>
      <w:lvlJc w:val="right"/>
      <w:pPr>
        <w:ind w:left="16560" w:hanging="180"/>
      </w:pPr>
    </w:lvl>
  </w:abstractNum>
  <w:abstractNum w:abstractNumId="80" w15:restartNumberingAfterBreak="0">
    <w:nsid w:val="32B9234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1" w15:restartNumberingAfterBreak="0">
    <w:nsid w:val="33AE58C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2" w15:restartNumberingAfterBreak="0">
    <w:nsid w:val="35E6667F"/>
    <w:multiLevelType w:val="hybridMultilevel"/>
    <w:tmpl w:val="B5C83880"/>
    <w:lvl w:ilvl="0" w:tplc="04090019">
      <w:start w:val="1"/>
      <w:numFmt w:val="lowerLetter"/>
      <w:lvlText w:val="%1."/>
      <w:lvlJc w:val="left"/>
      <w:pPr>
        <w:ind w:left="9360" w:hanging="360"/>
      </w:p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83" w15:restartNumberingAfterBreak="0">
    <w:nsid w:val="36297CC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4" w15:restartNumberingAfterBreak="0">
    <w:nsid w:val="363011BD"/>
    <w:multiLevelType w:val="hybridMultilevel"/>
    <w:tmpl w:val="76AAB1DA"/>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8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371727F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7" w15:restartNumberingAfterBreak="0">
    <w:nsid w:val="3743525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8" w15:restartNumberingAfterBreak="0">
    <w:nsid w:val="37D93FC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9" w15:restartNumberingAfterBreak="0">
    <w:nsid w:val="3A784BF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0" w15:restartNumberingAfterBreak="0">
    <w:nsid w:val="3AF74B79"/>
    <w:multiLevelType w:val="hybridMultilevel"/>
    <w:tmpl w:val="E932DF48"/>
    <w:lvl w:ilvl="0" w:tplc="F08CBBBE">
      <w:start w:val="1"/>
      <w:numFmt w:val="decimal"/>
      <w:lvlText w:val="Staff 7-%1"/>
      <w:lvlJc w:val="left"/>
      <w:pPr>
        <w:ind w:left="108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3B4039B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2" w15:restartNumberingAfterBreak="0">
    <w:nsid w:val="3C8D3A9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3" w15:restartNumberingAfterBreak="0">
    <w:nsid w:val="3CA65FC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4" w15:restartNumberingAfterBreak="0">
    <w:nsid w:val="3D7F70F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5" w15:restartNumberingAfterBreak="0">
    <w:nsid w:val="3FD4717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6" w15:restartNumberingAfterBreak="0">
    <w:nsid w:val="402758B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7" w15:restartNumberingAfterBreak="0">
    <w:nsid w:val="408F707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8" w15:restartNumberingAfterBreak="0">
    <w:nsid w:val="40A4151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9" w15:restartNumberingAfterBreak="0">
    <w:nsid w:val="40D0229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0" w15:restartNumberingAfterBreak="0">
    <w:nsid w:val="417E4F2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1" w15:restartNumberingAfterBreak="0">
    <w:nsid w:val="423D5CB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44E66BE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4" w15:restartNumberingAfterBreak="0">
    <w:nsid w:val="455F1C3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5" w15:restartNumberingAfterBreak="0">
    <w:nsid w:val="460206F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6" w15:restartNumberingAfterBreak="0">
    <w:nsid w:val="474C00A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7" w15:restartNumberingAfterBreak="0">
    <w:nsid w:val="481627A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8" w15:restartNumberingAfterBreak="0">
    <w:nsid w:val="49045EC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0" w15:restartNumberingAfterBreak="0">
    <w:nsid w:val="4974382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1" w15:restartNumberingAfterBreak="0">
    <w:nsid w:val="49824AC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2" w15:restartNumberingAfterBreak="0">
    <w:nsid w:val="4AAD16F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3" w15:restartNumberingAfterBreak="0">
    <w:nsid w:val="4ABA1766"/>
    <w:multiLevelType w:val="hybridMultilevel"/>
    <w:tmpl w:val="AAE0DA86"/>
    <w:lvl w:ilvl="0" w:tplc="F08CBBBE">
      <w:start w:val="1"/>
      <w:numFmt w:val="decimal"/>
      <w:lvlText w:val="Staff 7-%1"/>
      <w:lvlJc w:val="left"/>
      <w:pPr>
        <w:ind w:left="72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B483ED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5"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4C79004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7" w15:restartNumberingAfterBreak="0">
    <w:nsid w:val="4E6137B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8" w15:restartNumberingAfterBreak="0">
    <w:nsid w:val="4EFD136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9" w15:restartNumberingAfterBreak="0">
    <w:nsid w:val="4EFF437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0" w15:restartNumberingAfterBreak="0">
    <w:nsid w:val="4FB766B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1" w15:restartNumberingAfterBreak="0">
    <w:nsid w:val="50614D5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2" w15:restartNumberingAfterBreak="0">
    <w:nsid w:val="512A745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3" w15:restartNumberingAfterBreak="0">
    <w:nsid w:val="523753B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4" w15:restartNumberingAfterBreak="0">
    <w:nsid w:val="530B1CB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5" w15:restartNumberingAfterBreak="0">
    <w:nsid w:val="531B0C4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6" w15:restartNumberingAfterBreak="0">
    <w:nsid w:val="5363536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7" w15:restartNumberingAfterBreak="0">
    <w:nsid w:val="5370307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8" w15:restartNumberingAfterBreak="0">
    <w:nsid w:val="53B62DD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9" w15:restartNumberingAfterBreak="0">
    <w:nsid w:val="54951C3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0" w15:restartNumberingAfterBreak="0">
    <w:nsid w:val="559621E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1" w15:restartNumberingAfterBreak="0">
    <w:nsid w:val="56302AC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2" w15:restartNumberingAfterBreak="0">
    <w:nsid w:val="576224F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3" w15:restartNumberingAfterBreak="0">
    <w:nsid w:val="57E538B1"/>
    <w:multiLevelType w:val="hybridMultilevel"/>
    <w:tmpl w:val="33FA6EF8"/>
    <w:lvl w:ilvl="0" w:tplc="04090019">
      <w:start w:val="1"/>
      <w:numFmt w:val="lowerLetter"/>
      <w:lvlText w:val="%1."/>
      <w:lvlJc w:val="left"/>
      <w:pPr>
        <w:ind w:left="10080" w:hanging="360"/>
      </w:pPr>
    </w:lvl>
    <w:lvl w:ilvl="1" w:tplc="04090019" w:tentative="1">
      <w:start w:val="1"/>
      <w:numFmt w:val="lowerLetter"/>
      <w:lvlText w:val="%2."/>
      <w:lvlJc w:val="left"/>
      <w:pPr>
        <w:ind w:left="10800" w:hanging="360"/>
      </w:pPr>
    </w:lvl>
    <w:lvl w:ilvl="2" w:tplc="0409001B" w:tentative="1">
      <w:start w:val="1"/>
      <w:numFmt w:val="lowerRoman"/>
      <w:lvlText w:val="%3."/>
      <w:lvlJc w:val="right"/>
      <w:pPr>
        <w:ind w:left="11520" w:hanging="180"/>
      </w:pPr>
    </w:lvl>
    <w:lvl w:ilvl="3" w:tplc="0409000F" w:tentative="1">
      <w:start w:val="1"/>
      <w:numFmt w:val="decimal"/>
      <w:lvlText w:val="%4."/>
      <w:lvlJc w:val="left"/>
      <w:pPr>
        <w:ind w:left="12240" w:hanging="360"/>
      </w:pPr>
    </w:lvl>
    <w:lvl w:ilvl="4" w:tplc="04090019" w:tentative="1">
      <w:start w:val="1"/>
      <w:numFmt w:val="lowerLetter"/>
      <w:lvlText w:val="%5."/>
      <w:lvlJc w:val="left"/>
      <w:pPr>
        <w:ind w:left="12960" w:hanging="360"/>
      </w:pPr>
    </w:lvl>
    <w:lvl w:ilvl="5" w:tplc="0409001B" w:tentative="1">
      <w:start w:val="1"/>
      <w:numFmt w:val="lowerRoman"/>
      <w:lvlText w:val="%6."/>
      <w:lvlJc w:val="right"/>
      <w:pPr>
        <w:ind w:left="13680" w:hanging="180"/>
      </w:pPr>
    </w:lvl>
    <w:lvl w:ilvl="6" w:tplc="0409000F" w:tentative="1">
      <w:start w:val="1"/>
      <w:numFmt w:val="decimal"/>
      <w:lvlText w:val="%7."/>
      <w:lvlJc w:val="left"/>
      <w:pPr>
        <w:ind w:left="14400" w:hanging="360"/>
      </w:pPr>
    </w:lvl>
    <w:lvl w:ilvl="7" w:tplc="04090019" w:tentative="1">
      <w:start w:val="1"/>
      <w:numFmt w:val="lowerLetter"/>
      <w:lvlText w:val="%8."/>
      <w:lvlJc w:val="left"/>
      <w:pPr>
        <w:ind w:left="15120" w:hanging="360"/>
      </w:pPr>
    </w:lvl>
    <w:lvl w:ilvl="8" w:tplc="0409001B" w:tentative="1">
      <w:start w:val="1"/>
      <w:numFmt w:val="lowerRoman"/>
      <w:lvlText w:val="%9."/>
      <w:lvlJc w:val="right"/>
      <w:pPr>
        <w:ind w:left="15840" w:hanging="180"/>
      </w:pPr>
    </w:lvl>
  </w:abstractNum>
  <w:abstractNum w:abstractNumId="134" w15:restartNumberingAfterBreak="0">
    <w:nsid w:val="5835378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5" w15:restartNumberingAfterBreak="0">
    <w:nsid w:val="5B5E6B6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6" w15:restartNumberingAfterBreak="0">
    <w:nsid w:val="5B7C7EB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7" w15:restartNumberingAfterBreak="0">
    <w:nsid w:val="5B7F61F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8" w15:restartNumberingAfterBreak="0">
    <w:nsid w:val="5B8F54A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9" w15:restartNumberingAfterBreak="0">
    <w:nsid w:val="5C53179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0" w15:restartNumberingAfterBreak="0">
    <w:nsid w:val="5D19449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1" w15:restartNumberingAfterBreak="0">
    <w:nsid w:val="5DCE6D3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2" w15:restartNumberingAfterBreak="0">
    <w:nsid w:val="5E0407E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3" w15:restartNumberingAfterBreak="0">
    <w:nsid w:val="5EF35A91"/>
    <w:multiLevelType w:val="hybridMultilevel"/>
    <w:tmpl w:val="626A1534"/>
    <w:lvl w:ilvl="0" w:tplc="04090019">
      <w:start w:val="1"/>
      <w:numFmt w:val="lowerLetter"/>
      <w:lvlText w:val="%1."/>
      <w:lvlJc w:val="left"/>
      <w:pPr>
        <w:ind w:left="7200" w:hanging="360"/>
      </w:pPr>
    </w:lvl>
    <w:lvl w:ilvl="1" w:tplc="04090019" w:tentative="1">
      <w:start w:val="1"/>
      <w:numFmt w:val="lowerLetter"/>
      <w:lvlText w:val="%2."/>
      <w:lvlJc w:val="left"/>
      <w:pPr>
        <w:ind w:left="7920" w:hanging="360"/>
      </w:pPr>
    </w:lvl>
    <w:lvl w:ilvl="2" w:tplc="0409001B" w:tentative="1">
      <w:start w:val="1"/>
      <w:numFmt w:val="lowerRoman"/>
      <w:lvlText w:val="%3."/>
      <w:lvlJc w:val="right"/>
      <w:pPr>
        <w:ind w:left="8640" w:hanging="180"/>
      </w:pPr>
    </w:lvl>
    <w:lvl w:ilvl="3" w:tplc="0409000F" w:tentative="1">
      <w:start w:val="1"/>
      <w:numFmt w:val="decimal"/>
      <w:lvlText w:val="%4."/>
      <w:lvlJc w:val="left"/>
      <w:pPr>
        <w:ind w:left="9360" w:hanging="360"/>
      </w:pPr>
    </w:lvl>
    <w:lvl w:ilvl="4" w:tplc="04090019" w:tentative="1">
      <w:start w:val="1"/>
      <w:numFmt w:val="lowerLetter"/>
      <w:lvlText w:val="%5."/>
      <w:lvlJc w:val="left"/>
      <w:pPr>
        <w:ind w:left="10080" w:hanging="360"/>
      </w:pPr>
    </w:lvl>
    <w:lvl w:ilvl="5" w:tplc="0409001B" w:tentative="1">
      <w:start w:val="1"/>
      <w:numFmt w:val="lowerRoman"/>
      <w:lvlText w:val="%6."/>
      <w:lvlJc w:val="right"/>
      <w:pPr>
        <w:ind w:left="10800" w:hanging="180"/>
      </w:pPr>
    </w:lvl>
    <w:lvl w:ilvl="6" w:tplc="0409000F" w:tentative="1">
      <w:start w:val="1"/>
      <w:numFmt w:val="decimal"/>
      <w:lvlText w:val="%7."/>
      <w:lvlJc w:val="left"/>
      <w:pPr>
        <w:ind w:left="11520" w:hanging="360"/>
      </w:pPr>
    </w:lvl>
    <w:lvl w:ilvl="7" w:tplc="04090019" w:tentative="1">
      <w:start w:val="1"/>
      <w:numFmt w:val="lowerLetter"/>
      <w:lvlText w:val="%8."/>
      <w:lvlJc w:val="left"/>
      <w:pPr>
        <w:ind w:left="12240" w:hanging="360"/>
      </w:pPr>
    </w:lvl>
    <w:lvl w:ilvl="8" w:tplc="0409001B" w:tentative="1">
      <w:start w:val="1"/>
      <w:numFmt w:val="lowerRoman"/>
      <w:lvlText w:val="%9."/>
      <w:lvlJc w:val="right"/>
      <w:pPr>
        <w:ind w:left="12960" w:hanging="180"/>
      </w:pPr>
    </w:lvl>
  </w:abstractNum>
  <w:abstractNum w:abstractNumId="144" w15:restartNumberingAfterBreak="0">
    <w:nsid w:val="5F57637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5" w15:restartNumberingAfterBreak="0">
    <w:nsid w:val="5F59248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6" w15:restartNumberingAfterBreak="0">
    <w:nsid w:val="5FA5753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7" w15:restartNumberingAfterBreak="0">
    <w:nsid w:val="5FCD0E7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8" w15:restartNumberingAfterBreak="0">
    <w:nsid w:val="5FD1194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9" w15:restartNumberingAfterBreak="0">
    <w:nsid w:val="61996DF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0" w15:restartNumberingAfterBreak="0">
    <w:nsid w:val="623B434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1" w15:restartNumberingAfterBreak="0">
    <w:nsid w:val="6262040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2" w15:restartNumberingAfterBreak="0">
    <w:nsid w:val="62FE778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3" w15:restartNumberingAfterBreak="0">
    <w:nsid w:val="63EE6E28"/>
    <w:multiLevelType w:val="hybridMultilevel"/>
    <w:tmpl w:val="94CE28D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4" w15:restartNumberingAfterBreak="0">
    <w:nsid w:val="646C448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5" w15:restartNumberingAfterBreak="0">
    <w:nsid w:val="6513573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6" w15:restartNumberingAfterBreak="0">
    <w:nsid w:val="657B777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7" w15:restartNumberingAfterBreak="0">
    <w:nsid w:val="66D8448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8" w15:restartNumberingAfterBreak="0">
    <w:nsid w:val="69827A10"/>
    <w:multiLevelType w:val="hybridMultilevel"/>
    <w:tmpl w:val="15BE8D22"/>
    <w:lvl w:ilvl="0" w:tplc="04090019">
      <w:start w:val="1"/>
      <w:numFmt w:val="lowerLetter"/>
      <w:lvlText w:val="%1."/>
      <w:lvlJc w:val="left"/>
      <w:pPr>
        <w:ind w:left="12240" w:hanging="360"/>
      </w:pPr>
    </w:lvl>
    <w:lvl w:ilvl="1" w:tplc="04090019" w:tentative="1">
      <w:start w:val="1"/>
      <w:numFmt w:val="lowerLetter"/>
      <w:lvlText w:val="%2."/>
      <w:lvlJc w:val="left"/>
      <w:pPr>
        <w:ind w:left="12960" w:hanging="360"/>
      </w:pPr>
    </w:lvl>
    <w:lvl w:ilvl="2" w:tplc="0409001B" w:tentative="1">
      <w:start w:val="1"/>
      <w:numFmt w:val="lowerRoman"/>
      <w:lvlText w:val="%3."/>
      <w:lvlJc w:val="right"/>
      <w:pPr>
        <w:ind w:left="13680" w:hanging="180"/>
      </w:pPr>
    </w:lvl>
    <w:lvl w:ilvl="3" w:tplc="0409000F" w:tentative="1">
      <w:start w:val="1"/>
      <w:numFmt w:val="decimal"/>
      <w:lvlText w:val="%4."/>
      <w:lvlJc w:val="left"/>
      <w:pPr>
        <w:ind w:left="14400" w:hanging="360"/>
      </w:pPr>
    </w:lvl>
    <w:lvl w:ilvl="4" w:tplc="04090019" w:tentative="1">
      <w:start w:val="1"/>
      <w:numFmt w:val="lowerLetter"/>
      <w:lvlText w:val="%5."/>
      <w:lvlJc w:val="left"/>
      <w:pPr>
        <w:ind w:left="15120" w:hanging="360"/>
      </w:pPr>
    </w:lvl>
    <w:lvl w:ilvl="5" w:tplc="0409001B" w:tentative="1">
      <w:start w:val="1"/>
      <w:numFmt w:val="lowerRoman"/>
      <w:lvlText w:val="%6."/>
      <w:lvlJc w:val="right"/>
      <w:pPr>
        <w:ind w:left="15840" w:hanging="180"/>
      </w:pPr>
    </w:lvl>
    <w:lvl w:ilvl="6" w:tplc="0409000F" w:tentative="1">
      <w:start w:val="1"/>
      <w:numFmt w:val="decimal"/>
      <w:lvlText w:val="%7."/>
      <w:lvlJc w:val="left"/>
      <w:pPr>
        <w:ind w:left="16560" w:hanging="360"/>
      </w:pPr>
    </w:lvl>
    <w:lvl w:ilvl="7" w:tplc="04090019" w:tentative="1">
      <w:start w:val="1"/>
      <w:numFmt w:val="lowerLetter"/>
      <w:lvlText w:val="%8."/>
      <w:lvlJc w:val="left"/>
      <w:pPr>
        <w:ind w:left="17280" w:hanging="360"/>
      </w:pPr>
    </w:lvl>
    <w:lvl w:ilvl="8" w:tplc="0409001B" w:tentative="1">
      <w:start w:val="1"/>
      <w:numFmt w:val="lowerRoman"/>
      <w:lvlText w:val="%9."/>
      <w:lvlJc w:val="right"/>
      <w:pPr>
        <w:ind w:left="18000" w:hanging="180"/>
      </w:pPr>
    </w:lvl>
  </w:abstractNum>
  <w:abstractNum w:abstractNumId="159" w15:restartNumberingAfterBreak="0">
    <w:nsid w:val="69E0048F"/>
    <w:multiLevelType w:val="hybridMultilevel"/>
    <w:tmpl w:val="0D3E75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69E6693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1" w15:restartNumberingAfterBreak="0">
    <w:nsid w:val="6BA01A3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2" w15:restartNumberingAfterBreak="0">
    <w:nsid w:val="6D09463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3" w15:restartNumberingAfterBreak="0">
    <w:nsid w:val="6DC1477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4" w15:restartNumberingAfterBreak="0">
    <w:nsid w:val="6E410B9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5" w15:restartNumberingAfterBreak="0">
    <w:nsid w:val="6E46405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6" w15:restartNumberingAfterBreak="0">
    <w:nsid w:val="6F794B2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7" w15:restartNumberingAfterBreak="0">
    <w:nsid w:val="6F7A64D8"/>
    <w:multiLevelType w:val="hybridMultilevel"/>
    <w:tmpl w:val="E702D666"/>
    <w:lvl w:ilvl="0" w:tplc="04090019">
      <w:start w:val="1"/>
      <w:numFmt w:val="lowerLetter"/>
      <w:lvlText w:val="%1."/>
      <w:lvlJc w:val="left"/>
      <w:pPr>
        <w:ind w:left="7920" w:hanging="360"/>
      </w:pPr>
    </w:lvl>
    <w:lvl w:ilvl="1" w:tplc="04090019" w:tentative="1">
      <w:start w:val="1"/>
      <w:numFmt w:val="lowerLetter"/>
      <w:lvlText w:val="%2."/>
      <w:lvlJc w:val="left"/>
      <w:pPr>
        <w:ind w:left="8640" w:hanging="360"/>
      </w:pPr>
    </w:lvl>
    <w:lvl w:ilvl="2" w:tplc="0409001B" w:tentative="1">
      <w:start w:val="1"/>
      <w:numFmt w:val="lowerRoman"/>
      <w:lvlText w:val="%3."/>
      <w:lvlJc w:val="right"/>
      <w:pPr>
        <w:ind w:left="9360" w:hanging="180"/>
      </w:pPr>
    </w:lvl>
    <w:lvl w:ilvl="3" w:tplc="0409000F" w:tentative="1">
      <w:start w:val="1"/>
      <w:numFmt w:val="decimal"/>
      <w:lvlText w:val="%4."/>
      <w:lvlJc w:val="left"/>
      <w:pPr>
        <w:ind w:left="10080" w:hanging="360"/>
      </w:pPr>
    </w:lvl>
    <w:lvl w:ilvl="4" w:tplc="04090019" w:tentative="1">
      <w:start w:val="1"/>
      <w:numFmt w:val="lowerLetter"/>
      <w:lvlText w:val="%5."/>
      <w:lvlJc w:val="left"/>
      <w:pPr>
        <w:ind w:left="10800" w:hanging="360"/>
      </w:pPr>
    </w:lvl>
    <w:lvl w:ilvl="5" w:tplc="0409001B" w:tentative="1">
      <w:start w:val="1"/>
      <w:numFmt w:val="lowerRoman"/>
      <w:lvlText w:val="%6."/>
      <w:lvlJc w:val="right"/>
      <w:pPr>
        <w:ind w:left="11520" w:hanging="180"/>
      </w:pPr>
    </w:lvl>
    <w:lvl w:ilvl="6" w:tplc="0409000F" w:tentative="1">
      <w:start w:val="1"/>
      <w:numFmt w:val="decimal"/>
      <w:lvlText w:val="%7."/>
      <w:lvlJc w:val="left"/>
      <w:pPr>
        <w:ind w:left="12240" w:hanging="360"/>
      </w:pPr>
    </w:lvl>
    <w:lvl w:ilvl="7" w:tplc="04090019" w:tentative="1">
      <w:start w:val="1"/>
      <w:numFmt w:val="lowerLetter"/>
      <w:lvlText w:val="%8."/>
      <w:lvlJc w:val="left"/>
      <w:pPr>
        <w:ind w:left="12960" w:hanging="360"/>
      </w:pPr>
    </w:lvl>
    <w:lvl w:ilvl="8" w:tplc="0409001B" w:tentative="1">
      <w:start w:val="1"/>
      <w:numFmt w:val="lowerRoman"/>
      <w:lvlText w:val="%9."/>
      <w:lvlJc w:val="right"/>
      <w:pPr>
        <w:ind w:left="13680" w:hanging="180"/>
      </w:pPr>
    </w:lvl>
  </w:abstractNum>
  <w:abstractNum w:abstractNumId="168" w15:restartNumberingAfterBreak="0">
    <w:nsid w:val="6F9324B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9" w15:restartNumberingAfterBreak="0">
    <w:nsid w:val="701A6959"/>
    <w:multiLevelType w:val="hybridMultilevel"/>
    <w:tmpl w:val="AD38AA2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0" w15:restartNumberingAfterBreak="0">
    <w:nsid w:val="7237752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1" w15:restartNumberingAfterBreak="0">
    <w:nsid w:val="7291734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2" w15:restartNumberingAfterBreak="0">
    <w:nsid w:val="746228C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3" w15:restartNumberingAfterBreak="0">
    <w:nsid w:val="74EB21F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4" w15:restartNumberingAfterBreak="0">
    <w:nsid w:val="765A23C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5" w15:restartNumberingAfterBreak="0">
    <w:nsid w:val="7690418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6" w15:restartNumberingAfterBreak="0">
    <w:nsid w:val="77F36CA6"/>
    <w:multiLevelType w:val="hybridMultilevel"/>
    <w:tmpl w:val="CF7EB7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7" w15:restartNumberingAfterBreak="0">
    <w:nsid w:val="78E3649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8" w15:restartNumberingAfterBreak="0">
    <w:nsid w:val="796A2E6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9" w15:restartNumberingAfterBreak="0">
    <w:nsid w:val="7ACD51B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0" w15:restartNumberingAfterBreak="0">
    <w:nsid w:val="7B6109D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1" w15:restartNumberingAfterBreak="0">
    <w:nsid w:val="7BAE0B8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2" w15:restartNumberingAfterBreak="0">
    <w:nsid w:val="7C017CE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3" w15:restartNumberingAfterBreak="0">
    <w:nsid w:val="7DAF02C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4" w15:restartNumberingAfterBreak="0">
    <w:nsid w:val="7DAF6EA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5" w15:restartNumberingAfterBreak="0">
    <w:nsid w:val="7F0A72DA"/>
    <w:multiLevelType w:val="hybridMultilevel"/>
    <w:tmpl w:val="FCDE9030"/>
    <w:lvl w:ilvl="0" w:tplc="FB7C4E5A">
      <w:start w:val="1"/>
      <w:numFmt w:val="decimal"/>
      <w:suff w:val="nothing"/>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FF6573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340885622">
    <w:abstractNumId w:val="25"/>
  </w:num>
  <w:num w:numId="2" w16cid:durableId="308635191">
    <w:abstractNumId w:val="85"/>
  </w:num>
  <w:num w:numId="3" w16cid:durableId="615454250">
    <w:abstractNumId w:val="109"/>
  </w:num>
  <w:num w:numId="4" w16cid:durableId="12050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3483364">
    <w:abstractNumId w:val="185"/>
  </w:num>
  <w:num w:numId="8" w16cid:durableId="1553495969">
    <w:abstractNumId w:val="90"/>
  </w:num>
  <w:num w:numId="9" w16cid:durableId="1265651512">
    <w:abstractNumId w:val="159"/>
  </w:num>
  <w:num w:numId="10" w16cid:durableId="2070152582">
    <w:abstractNumId w:val="45"/>
  </w:num>
  <w:num w:numId="11" w16cid:durableId="1799639101">
    <w:abstractNumId w:val="169"/>
  </w:num>
  <w:num w:numId="12" w16cid:durableId="1025785517">
    <w:abstractNumId w:val="49"/>
  </w:num>
  <w:num w:numId="13" w16cid:durableId="1895503934">
    <w:abstractNumId w:val="84"/>
  </w:num>
  <w:num w:numId="14" w16cid:durableId="462118117">
    <w:abstractNumId w:val="3"/>
  </w:num>
  <w:num w:numId="15" w16cid:durableId="1072505453">
    <w:abstractNumId w:val="17"/>
  </w:num>
  <w:num w:numId="16" w16cid:durableId="1841769844">
    <w:abstractNumId w:val="10"/>
  </w:num>
  <w:num w:numId="17" w16cid:durableId="1909421164">
    <w:abstractNumId w:val="31"/>
  </w:num>
  <w:num w:numId="18" w16cid:durableId="1962372312">
    <w:abstractNumId w:val="143"/>
  </w:num>
  <w:num w:numId="19" w16cid:durableId="103310105">
    <w:abstractNumId w:val="167"/>
  </w:num>
  <w:num w:numId="20" w16cid:durableId="403527486">
    <w:abstractNumId w:val="76"/>
  </w:num>
  <w:num w:numId="21" w16cid:durableId="890845235">
    <w:abstractNumId w:val="82"/>
  </w:num>
  <w:num w:numId="22" w16cid:durableId="1238252376">
    <w:abstractNumId w:val="133"/>
  </w:num>
  <w:num w:numId="23" w16cid:durableId="740711864">
    <w:abstractNumId w:val="79"/>
  </w:num>
  <w:num w:numId="24" w16cid:durableId="1200976881">
    <w:abstractNumId w:val="50"/>
  </w:num>
  <w:num w:numId="25" w16cid:durableId="1836988905">
    <w:abstractNumId w:val="158"/>
  </w:num>
  <w:num w:numId="26" w16cid:durableId="1949848325">
    <w:abstractNumId w:val="37"/>
  </w:num>
  <w:num w:numId="27" w16cid:durableId="466945055">
    <w:abstractNumId w:val="113"/>
  </w:num>
  <w:num w:numId="28" w16cid:durableId="1813055794">
    <w:abstractNumId w:val="176"/>
  </w:num>
  <w:num w:numId="29" w16cid:durableId="786199855">
    <w:abstractNumId w:val="156"/>
  </w:num>
  <w:num w:numId="30" w16cid:durableId="1760980938">
    <w:abstractNumId w:val="35"/>
  </w:num>
  <w:num w:numId="31" w16cid:durableId="470245749">
    <w:abstractNumId w:val="152"/>
  </w:num>
  <w:num w:numId="32" w16cid:durableId="1738624890">
    <w:abstractNumId w:val="149"/>
  </w:num>
  <w:num w:numId="33" w16cid:durableId="1482648802">
    <w:abstractNumId w:val="110"/>
  </w:num>
  <w:num w:numId="34" w16cid:durableId="674842166">
    <w:abstractNumId w:val="51"/>
  </w:num>
  <w:num w:numId="35" w16cid:durableId="1911575170">
    <w:abstractNumId w:val="183"/>
  </w:num>
  <w:num w:numId="36" w16cid:durableId="1037268977">
    <w:abstractNumId w:val="155"/>
  </w:num>
  <w:num w:numId="37" w16cid:durableId="1411341874">
    <w:abstractNumId w:val="61"/>
  </w:num>
  <w:num w:numId="38" w16cid:durableId="829247631">
    <w:abstractNumId w:val="13"/>
  </w:num>
  <w:num w:numId="39" w16cid:durableId="701632055">
    <w:abstractNumId w:val="34"/>
  </w:num>
  <w:num w:numId="40" w16cid:durableId="1356925570">
    <w:abstractNumId w:val="126"/>
  </w:num>
  <w:num w:numId="41" w16cid:durableId="166677702">
    <w:abstractNumId w:val="52"/>
  </w:num>
  <w:num w:numId="42" w16cid:durableId="359863350">
    <w:abstractNumId w:val="27"/>
  </w:num>
  <w:num w:numId="43" w16cid:durableId="805195503">
    <w:abstractNumId w:val="145"/>
  </w:num>
  <w:num w:numId="44" w16cid:durableId="971595812">
    <w:abstractNumId w:val="2"/>
  </w:num>
  <w:num w:numId="45" w16cid:durableId="716051917">
    <w:abstractNumId w:val="147"/>
  </w:num>
  <w:num w:numId="46" w16cid:durableId="1680083141">
    <w:abstractNumId w:val="6"/>
  </w:num>
  <w:num w:numId="47" w16cid:durableId="162015437">
    <w:abstractNumId w:val="80"/>
  </w:num>
  <w:num w:numId="48" w16cid:durableId="1074932602">
    <w:abstractNumId w:val="19"/>
  </w:num>
  <w:num w:numId="49" w16cid:durableId="472646944">
    <w:abstractNumId w:val="20"/>
  </w:num>
  <w:num w:numId="50" w16cid:durableId="36706582">
    <w:abstractNumId w:val="186"/>
  </w:num>
  <w:num w:numId="51" w16cid:durableId="1383286706">
    <w:abstractNumId w:val="91"/>
  </w:num>
  <w:num w:numId="52" w16cid:durableId="319844887">
    <w:abstractNumId w:val="57"/>
  </w:num>
  <w:num w:numId="53" w16cid:durableId="530916324">
    <w:abstractNumId w:val="175"/>
  </w:num>
  <w:num w:numId="54" w16cid:durableId="801189777">
    <w:abstractNumId w:val="141"/>
  </w:num>
  <w:num w:numId="55" w16cid:durableId="855997507">
    <w:abstractNumId w:val="146"/>
  </w:num>
  <w:num w:numId="56" w16cid:durableId="70086162">
    <w:abstractNumId w:val="164"/>
  </w:num>
  <w:num w:numId="57" w16cid:durableId="1109084886">
    <w:abstractNumId w:val="166"/>
  </w:num>
  <w:num w:numId="58" w16cid:durableId="1922792172">
    <w:abstractNumId w:val="117"/>
  </w:num>
  <w:num w:numId="59" w16cid:durableId="261450765">
    <w:abstractNumId w:val="26"/>
  </w:num>
  <w:num w:numId="60" w16cid:durableId="64839995">
    <w:abstractNumId w:val="38"/>
  </w:num>
  <w:num w:numId="61" w16cid:durableId="813985335">
    <w:abstractNumId w:val="151"/>
  </w:num>
  <w:num w:numId="62" w16cid:durableId="1459762385">
    <w:abstractNumId w:val="63"/>
  </w:num>
  <w:num w:numId="63" w16cid:durableId="1046444877">
    <w:abstractNumId w:val="14"/>
  </w:num>
  <w:num w:numId="64" w16cid:durableId="1893955727">
    <w:abstractNumId w:val="163"/>
  </w:num>
  <w:num w:numId="65" w16cid:durableId="1837500466">
    <w:abstractNumId w:val="135"/>
  </w:num>
  <w:num w:numId="66" w16cid:durableId="156656594">
    <w:abstractNumId w:val="108"/>
  </w:num>
  <w:num w:numId="67" w16cid:durableId="1554730563">
    <w:abstractNumId w:val="92"/>
  </w:num>
  <w:num w:numId="68" w16cid:durableId="1496413583">
    <w:abstractNumId w:val="111"/>
  </w:num>
  <w:num w:numId="69" w16cid:durableId="1248029307">
    <w:abstractNumId w:val="8"/>
  </w:num>
  <w:num w:numId="70" w16cid:durableId="2003197695">
    <w:abstractNumId w:val="44"/>
  </w:num>
  <w:num w:numId="71" w16cid:durableId="198052779">
    <w:abstractNumId w:val="104"/>
  </w:num>
  <w:num w:numId="72" w16cid:durableId="758452626">
    <w:abstractNumId w:val="55"/>
  </w:num>
  <w:num w:numId="73" w16cid:durableId="751588954">
    <w:abstractNumId w:val="29"/>
  </w:num>
  <w:num w:numId="74" w16cid:durableId="909727421">
    <w:abstractNumId w:val="173"/>
  </w:num>
  <w:num w:numId="75" w16cid:durableId="1156072779">
    <w:abstractNumId w:val="78"/>
  </w:num>
  <w:num w:numId="76" w16cid:durableId="1238781812">
    <w:abstractNumId w:val="30"/>
  </w:num>
  <w:num w:numId="77" w16cid:durableId="137842769">
    <w:abstractNumId w:val="116"/>
  </w:num>
  <w:num w:numId="78" w16cid:durableId="791940878">
    <w:abstractNumId w:val="56"/>
  </w:num>
  <w:num w:numId="79" w16cid:durableId="2078550569">
    <w:abstractNumId w:val="184"/>
  </w:num>
  <w:num w:numId="80" w16cid:durableId="788352622">
    <w:abstractNumId w:val="46"/>
  </w:num>
  <w:num w:numId="81" w16cid:durableId="470681825">
    <w:abstractNumId w:val="41"/>
  </w:num>
  <w:num w:numId="82" w16cid:durableId="2066373809">
    <w:abstractNumId w:val="47"/>
  </w:num>
  <w:num w:numId="83" w16cid:durableId="1531451887">
    <w:abstractNumId w:val="132"/>
  </w:num>
  <w:num w:numId="84" w16cid:durableId="843742120">
    <w:abstractNumId w:val="67"/>
  </w:num>
  <w:num w:numId="85" w16cid:durableId="1936159779">
    <w:abstractNumId w:val="170"/>
  </w:num>
  <w:num w:numId="86" w16cid:durableId="382677355">
    <w:abstractNumId w:val="74"/>
  </w:num>
  <w:num w:numId="87" w16cid:durableId="2133403690">
    <w:abstractNumId w:val="168"/>
  </w:num>
  <w:num w:numId="88" w16cid:durableId="84688505">
    <w:abstractNumId w:val="28"/>
  </w:num>
  <w:num w:numId="89" w16cid:durableId="898247044">
    <w:abstractNumId w:val="128"/>
  </w:num>
  <w:num w:numId="90" w16cid:durableId="1497845207">
    <w:abstractNumId w:val="99"/>
  </w:num>
  <w:num w:numId="91" w16cid:durableId="849876346">
    <w:abstractNumId w:val="88"/>
  </w:num>
  <w:num w:numId="92" w16cid:durableId="1714231057">
    <w:abstractNumId w:val="120"/>
  </w:num>
  <w:num w:numId="93" w16cid:durableId="842352925">
    <w:abstractNumId w:val="22"/>
  </w:num>
  <w:num w:numId="94" w16cid:durableId="1021783890">
    <w:abstractNumId w:val="15"/>
  </w:num>
  <w:num w:numId="95" w16cid:durableId="321782230">
    <w:abstractNumId w:val="124"/>
  </w:num>
  <w:num w:numId="96" w16cid:durableId="1480608250">
    <w:abstractNumId w:val="165"/>
  </w:num>
  <w:num w:numId="97" w16cid:durableId="1625430676">
    <w:abstractNumId w:val="172"/>
  </w:num>
  <w:num w:numId="98" w16cid:durableId="1437866036">
    <w:abstractNumId w:val="75"/>
  </w:num>
  <w:num w:numId="99" w16cid:durableId="475610608">
    <w:abstractNumId w:val="54"/>
  </w:num>
  <w:num w:numId="100" w16cid:durableId="1525054390">
    <w:abstractNumId w:val="107"/>
  </w:num>
  <w:num w:numId="101" w16cid:durableId="1994799723">
    <w:abstractNumId w:val="9"/>
  </w:num>
  <w:num w:numId="102" w16cid:durableId="1344042683">
    <w:abstractNumId w:val="123"/>
  </w:num>
  <w:num w:numId="103" w16cid:durableId="125054676">
    <w:abstractNumId w:val="33"/>
  </w:num>
  <w:num w:numId="104" w16cid:durableId="2091342015">
    <w:abstractNumId w:val="140"/>
  </w:num>
  <w:num w:numId="105" w16cid:durableId="1586576239">
    <w:abstractNumId w:val="32"/>
  </w:num>
  <w:num w:numId="106" w16cid:durableId="1590579646">
    <w:abstractNumId w:val="77"/>
  </w:num>
  <w:num w:numId="107" w16cid:durableId="1810394925">
    <w:abstractNumId w:val="174"/>
  </w:num>
  <w:num w:numId="108" w16cid:durableId="657344496">
    <w:abstractNumId w:val="68"/>
  </w:num>
  <w:num w:numId="109" w16cid:durableId="1687561358">
    <w:abstractNumId w:val="154"/>
  </w:num>
  <w:num w:numId="110" w16cid:durableId="1016422548">
    <w:abstractNumId w:val="97"/>
  </w:num>
  <w:num w:numId="111" w16cid:durableId="857692352">
    <w:abstractNumId w:val="43"/>
  </w:num>
  <w:num w:numId="112" w16cid:durableId="447160428">
    <w:abstractNumId w:val="81"/>
  </w:num>
  <w:num w:numId="113" w16cid:durableId="1381977856">
    <w:abstractNumId w:val="48"/>
  </w:num>
  <w:num w:numId="114" w16cid:durableId="296883694">
    <w:abstractNumId w:val="142"/>
  </w:num>
  <w:num w:numId="115" w16cid:durableId="533465650">
    <w:abstractNumId w:val="95"/>
  </w:num>
  <w:num w:numId="116" w16cid:durableId="1304239908">
    <w:abstractNumId w:val="24"/>
  </w:num>
  <w:num w:numId="117" w16cid:durableId="605625565">
    <w:abstractNumId w:val="11"/>
  </w:num>
  <w:num w:numId="118" w16cid:durableId="755859125">
    <w:abstractNumId w:val="119"/>
  </w:num>
  <w:num w:numId="119" w16cid:durableId="110898581">
    <w:abstractNumId w:val="127"/>
  </w:num>
  <w:num w:numId="120" w16cid:durableId="729109094">
    <w:abstractNumId w:val="7"/>
  </w:num>
  <w:num w:numId="121" w16cid:durableId="537084494">
    <w:abstractNumId w:val="112"/>
  </w:num>
  <w:num w:numId="122" w16cid:durableId="1432897474">
    <w:abstractNumId w:val="65"/>
  </w:num>
  <w:num w:numId="123" w16cid:durableId="505435942">
    <w:abstractNumId w:val="59"/>
  </w:num>
  <w:num w:numId="124" w16cid:durableId="834415815">
    <w:abstractNumId w:val="129"/>
  </w:num>
  <w:num w:numId="125" w16cid:durableId="439616417">
    <w:abstractNumId w:val="70"/>
  </w:num>
  <w:num w:numId="126" w16cid:durableId="703209609">
    <w:abstractNumId w:val="87"/>
  </w:num>
  <w:num w:numId="127" w16cid:durableId="1459295625">
    <w:abstractNumId w:val="69"/>
  </w:num>
  <w:num w:numId="128" w16cid:durableId="783038437">
    <w:abstractNumId w:val="177"/>
  </w:num>
  <w:num w:numId="129" w16cid:durableId="1363749860">
    <w:abstractNumId w:val="64"/>
  </w:num>
  <w:num w:numId="130" w16cid:durableId="1263759904">
    <w:abstractNumId w:val="179"/>
  </w:num>
  <w:num w:numId="131" w16cid:durableId="460153286">
    <w:abstractNumId w:val="89"/>
  </w:num>
  <w:num w:numId="132" w16cid:durableId="1591432219">
    <w:abstractNumId w:val="36"/>
  </w:num>
  <w:num w:numId="133" w16cid:durableId="1373532595">
    <w:abstractNumId w:val="121"/>
  </w:num>
  <w:num w:numId="134" w16cid:durableId="691996212">
    <w:abstractNumId w:val="148"/>
  </w:num>
  <w:num w:numId="135" w16cid:durableId="1246843950">
    <w:abstractNumId w:val="105"/>
  </w:num>
  <w:num w:numId="136" w16cid:durableId="1594240230">
    <w:abstractNumId w:val="106"/>
  </w:num>
  <w:num w:numId="137" w16cid:durableId="1945990248">
    <w:abstractNumId w:val="171"/>
  </w:num>
  <w:num w:numId="138" w16cid:durableId="906036168">
    <w:abstractNumId w:val="72"/>
  </w:num>
  <w:num w:numId="139" w16cid:durableId="1682851610">
    <w:abstractNumId w:val="138"/>
  </w:num>
  <w:num w:numId="140" w16cid:durableId="1104884297">
    <w:abstractNumId w:val="182"/>
  </w:num>
  <w:num w:numId="141" w16cid:durableId="1038818013">
    <w:abstractNumId w:val="101"/>
  </w:num>
  <w:num w:numId="142" w16cid:durableId="116916425">
    <w:abstractNumId w:val="53"/>
  </w:num>
  <w:num w:numId="143" w16cid:durableId="1049107217">
    <w:abstractNumId w:val="40"/>
  </w:num>
  <w:num w:numId="144" w16cid:durableId="788745847">
    <w:abstractNumId w:val="114"/>
  </w:num>
  <w:num w:numId="145" w16cid:durableId="1264217979">
    <w:abstractNumId w:val="118"/>
  </w:num>
  <w:num w:numId="146" w16cid:durableId="1423525497">
    <w:abstractNumId w:val="42"/>
  </w:num>
  <w:num w:numId="147" w16cid:durableId="1405563576">
    <w:abstractNumId w:val="125"/>
  </w:num>
  <w:num w:numId="148" w16cid:durableId="1426340584">
    <w:abstractNumId w:val="139"/>
  </w:num>
  <w:num w:numId="149" w16cid:durableId="1366636366">
    <w:abstractNumId w:val="136"/>
  </w:num>
  <w:num w:numId="150" w16cid:durableId="859507074">
    <w:abstractNumId w:val="122"/>
  </w:num>
  <w:num w:numId="151" w16cid:durableId="883247374">
    <w:abstractNumId w:val="21"/>
  </w:num>
  <w:num w:numId="152" w16cid:durableId="1487433270">
    <w:abstractNumId w:val="71"/>
  </w:num>
  <w:num w:numId="153" w16cid:durableId="542518701">
    <w:abstractNumId w:val="157"/>
  </w:num>
  <w:num w:numId="154" w16cid:durableId="682050700">
    <w:abstractNumId w:val="62"/>
  </w:num>
  <w:num w:numId="155" w16cid:durableId="612444484">
    <w:abstractNumId w:val="86"/>
  </w:num>
  <w:num w:numId="156" w16cid:durableId="1549754380">
    <w:abstractNumId w:val="83"/>
  </w:num>
  <w:num w:numId="157" w16cid:durableId="1867792078">
    <w:abstractNumId w:val="1"/>
  </w:num>
  <w:num w:numId="158" w16cid:durableId="526410674">
    <w:abstractNumId w:val="150"/>
  </w:num>
  <w:num w:numId="159" w16cid:durableId="1248148990">
    <w:abstractNumId w:val="0"/>
  </w:num>
  <w:num w:numId="160" w16cid:durableId="1441343026">
    <w:abstractNumId w:val="181"/>
  </w:num>
  <w:num w:numId="161" w16cid:durableId="863403355">
    <w:abstractNumId w:val="144"/>
  </w:num>
  <w:num w:numId="162" w16cid:durableId="1848908554">
    <w:abstractNumId w:val="73"/>
  </w:num>
  <w:num w:numId="163" w16cid:durableId="1763796773">
    <w:abstractNumId w:val="16"/>
  </w:num>
  <w:num w:numId="164" w16cid:durableId="539173416">
    <w:abstractNumId w:val="58"/>
  </w:num>
  <w:num w:numId="165" w16cid:durableId="1183082332">
    <w:abstractNumId w:val="23"/>
  </w:num>
  <w:num w:numId="166" w16cid:durableId="619726520">
    <w:abstractNumId w:val="160"/>
  </w:num>
  <w:num w:numId="167" w16cid:durableId="1474105868">
    <w:abstractNumId w:val="100"/>
  </w:num>
  <w:num w:numId="168" w16cid:durableId="275983884">
    <w:abstractNumId w:val="162"/>
  </w:num>
  <w:num w:numId="169" w16cid:durableId="142891782">
    <w:abstractNumId w:val="98"/>
  </w:num>
  <w:num w:numId="170" w16cid:durableId="2039819427">
    <w:abstractNumId w:val="130"/>
  </w:num>
  <w:num w:numId="171" w16cid:durableId="2118333616">
    <w:abstractNumId w:val="4"/>
  </w:num>
  <w:num w:numId="172" w16cid:durableId="1107121925">
    <w:abstractNumId w:val="137"/>
  </w:num>
  <w:num w:numId="173" w16cid:durableId="748312434">
    <w:abstractNumId w:val="131"/>
  </w:num>
  <w:num w:numId="174" w16cid:durableId="213733449">
    <w:abstractNumId w:val="93"/>
  </w:num>
  <w:num w:numId="175" w16cid:durableId="97452068">
    <w:abstractNumId w:val="178"/>
  </w:num>
  <w:num w:numId="176" w16cid:durableId="149714780">
    <w:abstractNumId w:val="12"/>
  </w:num>
  <w:num w:numId="177" w16cid:durableId="966744650">
    <w:abstractNumId w:val="96"/>
  </w:num>
  <w:num w:numId="178" w16cid:durableId="1367831265">
    <w:abstractNumId w:val="66"/>
  </w:num>
  <w:num w:numId="179" w16cid:durableId="884752222">
    <w:abstractNumId w:val="39"/>
  </w:num>
  <w:num w:numId="180" w16cid:durableId="1475952504">
    <w:abstractNumId w:val="180"/>
  </w:num>
  <w:num w:numId="181" w16cid:durableId="882405648">
    <w:abstractNumId w:val="134"/>
  </w:num>
  <w:num w:numId="182" w16cid:durableId="1239628809">
    <w:abstractNumId w:val="18"/>
  </w:num>
  <w:num w:numId="183" w16cid:durableId="1526022954">
    <w:abstractNumId w:val="161"/>
  </w:num>
  <w:num w:numId="184" w16cid:durableId="382758749">
    <w:abstractNumId w:val="5"/>
  </w:num>
  <w:num w:numId="185" w16cid:durableId="1608929780">
    <w:abstractNumId w:val="103"/>
  </w:num>
  <w:num w:numId="186" w16cid:durableId="1207789844">
    <w:abstractNumId w:val="94"/>
  </w:num>
  <w:num w:numId="187" w16cid:durableId="243956266">
    <w:abstractNumId w:val="153"/>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9E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6FD4"/>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669AE"/>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49F8"/>
    <w:rsid w:val="000E6961"/>
    <w:rsid w:val="000F0183"/>
    <w:rsid w:val="000F1B5D"/>
    <w:rsid w:val="000F1F40"/>
    <w:rsid w:val="000F2CCD"/>
    <w:rsid w:val="000F3D64"/>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CB"/>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4837"/>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7DE"/>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7A1"/>
    <w:rsid w:val="003F6C56"/>
    <w:rsid w:val="003F72A0"/>
    <w:rsid w:val="003F7C27"/>
    <w:rsid w:val="0040188E"/>
    <w:rsid w:val="00402A00"/>
    <w:rsid w:val="00403B88"/>
    <w:rsid w:val="004041FD"/>
    <w:rsid w:val="00404493"/>
    <w:rsid w:val="00406681"/>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3664"/>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2333"/>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09D"/>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75EF8"/>
    <w:rsid w:val="0088061E"/>
    <w:rsid w:val="008814ED"/>
    <w:rsid w:val="00882F6F"/>
    <w:rsid w:val="008848A4"/>
    <w:rsid w:val="00885092"/>
    <w:rsid w:val="00885CD1"/>
    <w:rsid w:val="00887B3D"/>
    <w:rsid w:val="00890192"/>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2F3E"/>
    <w:rsid w:val="008D34C1"/>
    <w:rsid w:val="008D3B53"/>
    <w:rsid w:val="008D4CAE"/>
    <w:rsid w:val="008D585A"/>
    <w:rsid w:val="008E12BC"/>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16DA4"/>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3FD4"/>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4E1"/>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2C47"/>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4E26"/>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0EE0"/>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26DA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4500A"/>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7012"/>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09EF"/>
    <w:rsid w:val="00E01327"/>
    <w:rsid w:val="00E05101"/>
    <w:rsid w:val="00E05895"/>
    <w:rsid w:val="00E10C21"/>
    <w:rsid w:val="00E11CA2"/>
    <w:rsid w:val="00E14280"/>
    <w:rsid w:val="00E1487D"/>
    <w:rsid w:val="00E20C21"/>
    <w:rsid w:val="00E2270D"/>
    <w:rsid w:val="00E22B2A"/>
    <w:rsid w:val="00E22DA1"/>
    <w:rsid w:val="00E23F6B"/>
    <w:rsid w:val="00E2719C"/>
    <w:rsid w:val="00E30058"/>
    <w:rsid w:val="00E35B5D"/>
    <w:rsid w:val="00E36398"/>
    <w:rsid w:val="00E363C9"/>
    <w:rsid w:val="00E41E0C"/>
    <w:rsid w:val="00E46C07"/>
    <w:rsid w:val="00E50247"/>
    <w:rsid w:val="00E50E56"/>
    <w:rsid w:val="00E5280E"/>
    <w:rsid w:val="00E558F3"/>
    <w:rsid w:val="00E56B01"/>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19F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7F7"/>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5B6"/>
    <w:rsid w:val="00F46C47"/>
    <w:rsid w:val="00F47788"/>
    <w:rsid w:val="00F52807"/>
    <w:rsid w:val="00F54996"/>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5F71"/>
    <w:rsid w:val="00FA70A7"/>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194A"/>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686B29"/>
  <w15:chartTrackingRefBased/>
  <w15:docId w15:val="{EB2F69EB-26FD-4594-8671-CE64AB60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E009EF"/>
    <w:pPr>
      <w:spacing w:before="100" w:beforeAutospacing="1" w:after="100" w:afterAutospacing="1" w:line="240" w:lineRule="auto"/>
      <w:ind w:firstLine="0"/>
      <w:jc w:val="left"/>
    </w:pPr>
  </w:style>
  <w:style w:type="character" w:customStyle="1" w:styleId="normaltextrun">
    <w:name w:val="normaltextrun"/>
    <w:basedOn w:val="DefaultParagraphFont"/>
    <w:rsid w:val="003177DE"/>
  </w:style>
  <w:style w:type="paragraph" w:styleId="Revision">
    <w:name w:val="Revision"/>
    <w:hidden/>
    <w:uiPriority w:val="99"/>
    <w:semiHidden/>
    <w:rsid w:val="00FF194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A43E73ECD54860A5762B67747C41E2"/>
        <w:category>
          <w:name w:val="General"/>
          <w:gallery w:val="placeholder"/>
        </w:category>
        <w:types>
          <w:type w:val="bbPlcHdr"/>
        </w:types>
        <w:behaviors>
          <w:behavior w:val="content"/>
        </w:behaviors>
        <w:guid w:val="{C4DC3330-731B-4F6D-8499-95F79FC26AC1}"/>
      </w:docPartPr>
      <w:docPartBody>
        <w:p w:rsidR="00EE7529" w:rsidRDefault="00EE7529">
          <w:pPr>
            <w:pStyle w:val="42A43E73ECD54860A5762B67747C41E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529"/>
    <w:rsid w:val="00345438"/>
    <w:rsid w:val="004C38DF"/>
    <w:rsid w:val="00A4511C"/>
    <w:rsid w:val="00D23550"/>
    <w:rsid w:val="00EE7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42A43E73ECD54860A5762B67747C41E2">
    <w:name w:val="42A43E73ECD54860A5762B67747C41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10</TotalTime>
  <Pages>50</Pages>
  <Words>17332</Words>
  <Characters>87836</Characters>
  <Application>Microsoft Office Word</Application>
  <DocSecurity>0</DocSecurity>
  <Lines>731</Lines>
  <Paragraphs>209</Paragraphs>
  <ScaleCrop>false</ScaleCrop>
  <HeadingPairs>
    <vt:vector size="2" baseType="variant">
      <vt:variant>
        <vt:lpstr>Title</vt:lpstr>
      </vt:variant>
      <vt:variant>
        <vt:i4>1</vt:i4>
      </vt:variant>
    </vt:vector>
  </HeadingPairs>
  <TitlesOfParts>
    <vt:vector size="1" baseType="lpstr">
      <vt:lpstr>56211 Staff</vt:lpstr>
    </vt:vector>
  </TitlesOfParts>
  <Manager/>
  <Company>Public Utility Commission of Texas</Company>
  <LinksUpToDate>false</LinksUpToDate>
  <CharactersWithSpaces>104959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56211 Staff</dc:title>
  <dc:subject/>
  <dc:creator>Cox, Bernice</dc:creator>
  <cp:keywords>pleading</cp:keywords>
  <dc:description>Commission Staff’s</dc:description>
  <cp:lastModifiedBy>Stephanie Crenshaw</cp:lastModifiedBy>
  <cp:revision>5</cp:revision>
  <cp:lastPrinted>2006-01-30T16:46:00Z</cp:lastPrinted>
  <dcterms:created xsi:type="dcterms:W3CDTF">2024-05-24T12:13:00Z</dcterms:created>
  <dcterms:modified xsi:type="dcterms:W3CDTF">2024-05-24T17:22:00Z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56211</vt:r8>
  </property>
  <property fmtid="{D5CDD505-2E9C-101B-9397-08002B2CF9AE}" pid="3" name="DocStyle" linkTarget="DocumentStyle">
    <vt:lpwstr>APPLICATION OF CENTERPOINT ENERGY HOUSTON ELECTRIC, LLC FOR AUTHORITY TO CHANGE RATES</vt:lpwstr>
  </property>
  <property fmtid="{D5CDD505-2E9C-101B-9397-08002B2CF9AE}" pid="4" name="Division">
    <vt:lpwstr>Legal</vt:lpwstr>
  </property>
  <property fmtid="{D5CDD505-2E9C-101B-9397-08002B2CF9AE}" pid="5" name="Matter" linkTarget="CaseType">
    <vt:lpwstr>SOAH DOCKET NO. 473-24-13232.PUC Docket No. 56211 </vt:lpwstr>
  </property>
  <property fmtid="{D5CDD505-2E9C-101B-9397-08002B2CF9AE}" pid="6" name="Control Number" linkTarget="DocNo">
    <vt:r8>56211</vt:r8>
  </property>
</Properties>
</file>